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99" w:rsidRDefault="00F64799" w:rsidP="00D42656">
      <w:pPr>
        <w:pStyle w:val="Standard"/>
        <w:jc w:val="center"/>
      </w:pPr>
      <w:r w:rsidRPr="00093DAC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F64799" w:rsidRDefault="00F64799" w:rsidP="00B459DF">
      <w:pPr>
        <w:pStyle w:val="Standard"/>
      </w:pPr>
    </w:p>
    <w:p w:rsidR="00F64799" w:rsidRPr="00B459DF" w:rsidRDefault="00F64799" w:rsidP="00B459DF">
      <w:pPr>
        <w:pStyle w:val="Standard"/>
        <w:jc w:val="center"/>
        <w:rPr>
          <w:rFonts w:ascii="Times New Roman" w:hAnsi="Times New Roman" w:cs="Times New Roman"/>
          <w:b/>
          <w:color w:val="000000"/>
          <w:sz w:val="32"/>
        </w:rPr>
      </w:pPr>
      <w:r w:rsidRPr="00B459DF">
        <w:rPr>
          <w:rFonts w:ascii="Times New Roman" w:hAnsi="Times New Roman" w:cs="Times New Roman"/>
          <w:b/>
          <w:color w:val="000000"/>
          <w:sz w:val="32"/>
        </w:rPr>
        <w:t>Администрация города Кирсанова</w:t>
      </w:r>
    </w:p>
    <w:p w:rsidR="00F64799" w:rsidRPr="00B459DF" w:rsidRDefault="00F64799" w:rsidP="00B459DF">
      <w:pPr>
        <w:pStyle w:val="Heading1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B459DF">
        <w:rPr>
          <w:rFonts w:ascii="Times New Roman" w:hAnsi="Times New Roman" w:cs="Times New Roman"/>
          <w:color w:val="000000"/>
        </w:rPr>
        <w:t>Тамбовской области</w:t>
      </w:r>
    </w:p>
    <w:p w:rsidR="00F64799" w:rsidRPr="00B459DF" w:rsidRDefault="00F64799" w:rsidP="00B459DF">
      <w:pPr>
        <w:pStyle w:val="Standard"/>
        <w:jc w:val="center"/>
        <w:rPr>
          <w:rFonts w:ascii="Times New Roman" w:hAnsi="Times New Roman" w:cs="Times New Roman"/>
          <w:b/>
          <w:color w:val="000000"/>
          <w:sz w:val="32"/>
        </w:rPr>
      </w:pPr>
    </w:p>
    <w:p w:rsidR="00F64799" w:rsidRPr="00B459DF" w:rsidRDefault="00F64799" w:rsidP="00B459DF">
      <w:pPr>
        <w:pStyle w:val="Heading2"/>
        <w:jc w:val="center"/>
        <w:rPr>
          <w:rFonts w:ascii="Times New Roman" w:hAnsi="Times New Roman" w:cs="Times New Roman"/>
          <w:color w:val="000000"/>
          <w:sz w:val="48"/>
        </w:rPr>
      </w:pPr>
      <w:r w:rsidRPr="00B459DF">
        <w:rPr>
          <w:rFonts w:ascii="Times New Roman" w:hAnsi="Times New Roman" w:cs="Times New Roman"/>
          <w:color w:val="000000"/>
        </w:rPr>
        <w:t>ПОСТАНОВЛЕНИЕ</w:t>
      </w:r>
    </w:p>
    <w:p w:rsidR="00F64799" w:rsidRPr="00B459DF" w:rsidRDefault="00F64799" w:rsidP="00B459DF">
      <w:pPr>
        <w:pStyle w:val="Standard"/>
        <w:jc w:val="center"/>
        <w:rPr>
          <w:rFonts w:ascii="Times New Roman" w:hAnsi="Times New Roman" w:cs="Times New Roman"/>
          <w:b/>
          <w:color w:val="000000"/>
          <w:sz w:val="48"/>
        </w:rPr>
      </w:pPr>
    </w:p>
    <w:p w:rsidR="00F64799" w:rsidRPr="00B459DF" w:rsidRDefault="00F64799" w:rsidP="00B459DF">
      <w:pPr>
        <w:pStyle w:val="Standard"/>
        <w:autoSpaceDE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59DF">
        <w:rPr>
          <w:rFonts w:ascii="Times New Roman" w:hAnsi="Times New Roman" w:cs="Times New Roman"/>
          <w:b/>
          <w:color w:val="000000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Cs w:val="28"/>
        </w:rPr>
        <w:t xml:space="preserve">28» февраля </w:t>
      </w:r>
      <w:smartTag w:uri="urn:schemas-microsoft-com:office:smarttags" w:element="metricconverter">
        <w:smartTagPr>
          <w:attr w:name="ProductID" w:val="2023 г"/>
        </w:smartTagPr>
        <w:r w:rsidRPr="00B459DF">
          <w:rPr>
            <w:rFonts w:ascii="Times New Roman" w:hAnsi="Times New Roman" w:cs="Times New Roman"/>
            <w:b/>
            <w:color w:val="000000"/>
            <w:szCs w:val="28"/>
          </w:rPr>
          <w:t>20</w:t>
        </w:r>
        <w:r>
          <w:rPr>
            <w:rFonts w:ascii="Times New Roman" w:hAnsi="Times New Roman" w:cs="Times New Roman"/>
            <w:b/>
            <w:color w:val="000000"/>
            <w:szCs w:val="28"/>
          </w:rPr>
          <w:t>23</w:t>
        </w:r>
        <w:r w:rsidRPr="00B459DF">
          <w:rPr>
            <w:rFonts w:ascii="Times New Roman" w:hAnsi="Times New Roman" w:cs="Times New Roman"/>
            <w:b/>
            <w:color w:val="000000"/>
            <w:szCs w:val="28"/>
          </w:rPr>
          <w:t xml:space="preserve"> г</w:t>
        </w:r>
      </w:smartTag>
      <w:r w:rsidRPr="00B459DF">
        <w:rPr>
          <w:rFonts w:ascii="Times New Roman" w:hAnsi="Times New Roman" w:cs="Times New Roman"/>
          <w:b/>
          <w:color w:val="000000"/>
          <w:szCs w:val="28"/>
        </w:rPr>
        <w:t xml:space="preserve">.               г. Кирсанов                        № </w:t>
      </w:r>
      <w:r>
        <w:rPr>
          <w:rFonts w:ascii="Times New Roman" w:hAnsi="Times New Roman" w:cs="Times New Roman"/>
          <w:b/>
          <w:color w:val="000000"/>
          <w:szCs w:val="28"/>
        </w:rPr>
        <w:t>110</w:t>
      </w:r>
    </w:p>
    <w:p w:rsidR="00F64799" w:rsidRDefault="00F64799" w:rsidP="00F123AA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799" w:rsidRDefault="00F64799" w:rsidP="00F123AA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799" w:rsidRPr="0097018B" w:rsidRDefault="00F64799" w:rsidP="00F123AA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7018B">
        <w:rPr>
          <w:rFonts w:ascii="Times New Roman" w:hAnsi="Times New Roman" w:cs="Times New Roman"/>
          <w:bCs/>
          <w:sz w:val="28"/>
          <w:szCs w:val="28"/>
          <w:lang w:eastAsia="ru-RU"/>
        </w:rPr>
        <w:t>О Порядке формирования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муниципальных </w:t>
      </w:r>
      <w:r w:rsidRPr="0097018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социальных заказов на оказание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муниципальных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7018B">
        <w:rPr>
          <w:rFonts w:ascii="Times New Roman" w:hAnsi="Times New Roman" w:cs="Times New Roman"/>
          <w:bCs/>
          <w:sz w:val="28"/>
          <w:szCs w:val="28"/>
          <w:lang w:eastAsia="ru-RU"/>
        </w:rPr>
        <w:t>услуг в социальной сфере, отнесенных к полномочиям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органов местного </w:t>
      </w:r>
      <w:r w:rsidRPr="005873E1">
        <w:rPr>
          <w:rFonts w:ascii="Times New Roman" w:hAnsi="Times New Roman" w:cs="Times New Roman"/>
          <w:bCs/>
          <w:sz w:val="28"/>
          <w:szCs w:val="28"/>
          <w:lang w:eastAsia="ru-RU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города Кирсанова Тамбовской области </w:t>
      </w:r>
      <w:r w:rsidRPr="0097018B">
        <w:rPr>
          <w:rFonts w:ascii="Times New Roman" w:hAnsi="Times New Roman" w:cs="Times New Roman"/>
          <w:bCs/>
          <w:sz w:val="28"/>
          <w:szCs w:val="28"/>
          <w:lang w:eastAsia="ru-RU"/>
        </w:rPr>
        <w:t>о форме и сроках формирования отчета об их исполнении</w:t>
      </w:r>
    </w:p>
    <w:p w:rsidR="00F64799" w:rsidRPr="00460F9D" w:rsidRDefault="00F64799" w:rsidP="00F123AA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799" w:rsidRPr="00460F9D" w:rsidRDefault="00F64799" w:rsidP="00F123A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0F9D">
        <w:rPr>
          <w:rFonts w:ascii="Times New Roman" w:hAnsi="Times New Roman" w:cs="Times New Roman"/>
          <w:sz w:val="28"/>
          <w:szCs w:val="28"/>
        </w:rPr>
        <w:t>В соответствии с частью 4 статьи 6 и частью 5 статьи 7 Федерального закона от 13.07.2020 года №189-ФЗ «О государственном (муниципальном) социальном заказе на оказание государственных (муниципальных) услуг в социальной сфере» администрация города Кирсанова Тамбовской области постановляет:</w:t>
      </w:r>
    </w:p>
    <w:p w:rsidR="00F64799" w:rsidRPr="00460F9D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0F9D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F64799" w:rsidRPr="00460F9D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460F9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460F9D">
        <w:rPr>
          <w:rFonts w:ascii="Times New Roman" w:hAnsi="Times New Roman" w:cs="Times New Roman"/>
          <w:sz w:val="28"/>
          <w:szCs w:val="28"/>
        </w:rPr>
        <w:t xml:space="preserve"> формирования муниципальных социальных заказов на оказание </w:t>
      </w:r>
      <w:r w:rsidRPr="00460F9D">
        <w:rPr>
          <w:rFonts w:ascii="Times New Roman" w:hAnsi="Times New Roman" w:cs="Times New Roman"/>
          <w:iCs/>
          <w:sz w:val="28"/>
          <w:szCs w:val="28"/>
        </w:rPr>
        <w:t>муниципальных услуг</w:t>
      </w:r>
      <w:r w:rsidRPr="00460F9D">
        <w:rPr>
          <w:rFonts w:ascii="Times New Roman" w:hAnsi="Times New Roman" w:cs="Times New Roman"/>
          <w:sz w:val="28"/>
          <w:szCs w:val="28"/>
        </w:rPr>
        <w:t xml:space="preserve"> в социальной сфере, отнесенных к полномочиям </w:t>
      </w:r>
      <w:r w:rsidRPr="00460F9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органов местного самоуправления </w:t>
      </w:r>
      <w:r w:rsidRPr="00460F9D"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  <w:r w:rsidRPr="00460F9D">
        <w:rPr>
          <w:rFonts w:ascii="Times New Roman" w:hAnsi="Times New Roman" w:cs="Times New Roman"/>
          <w:iCs/>
          <w:sz w:val="28"/>
          <w:szCs w:val="28"/>
        </w:rPr>
        <w:t>;</w:t>
      </w:r>
    </w:p>
    <w:p w:rsidR="00F64799" w:rsidRPr="00460F9D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460F9D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460F9D">
        <w:rPr>
          <w:rFonts w:ascii="Times New Roman" w:hAnsi="Times New Roman" w:cs="Times New Roman"/>
          <w:sz w:val="28"/>
          <w:szCs w:val="28"/>
        </w:rPr>
        <w:t xml:space="preserve"> отчета об исполнении </w:t>
      </w:r>
      <w:r w:rsidRPr="00460F9D">
        <w:rPr>
          <w:rFonts w:ascii="Times New Roman" w:hAnsi="Times New Roman" w:cs="Times New Roman"/>
          <w:iCs/>
          <w:sz w:val="28"/>
          <w:szCs w:val="28"/>
        </w:rPr>
        <w:t>муниципального с</w:t>
      </w:r>
      <w:r w:rsidRPr="00460F9D">
        <w:rPr>
          <w:rFonts w:ascii="Times New Roman" w:hAnsi="Times New Roman" w:cs="Times New Roman"/>
          <w:sz w:val="28"/>
          <w:szCs w:val="28"/>
        </w:rPr>
        <w:t xml:space="preserve">оциального заказа на оказание муниципальных услуг в социальной сфере, отнесенных к полномочиям </w:t>
      </w:r>
      <w:r w:rsidRPr="00460F9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органов местного самоуправления </w:t>
      </w:r>
      <w:r w:rsidRPr="00460F9D">
        <w:rPr>
          <w:rFonts w:ascii="Times New Roman" w:hAnsi="Times New Roman" w:cs="Times New Roman"/>
          <w:sz w:val="28"/>
          <w:szCs w:val="28"/>
        </w:rPr>
        <w:t>города Кирсанова Тамбовской области.</w:t>
      </w:r>
    </w:p>
    <w:p w:rsidR="00F64799" w:rsidRPr="00460F9D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0F9D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подписания. </w:t>
      </w:r>
    </w:p>
    <w:p w:rsidR="00F64799" w:rsidRPr="00460F9D" w:rsidRDefault="00F64799" w:rsidP="00F123AA">
      <w:pPr>
        <w:ind w:left="20" w:right="86" w:firstLine="547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460F9D">
        <w:rPr>
          <w:rFonts w:ascii="Times New Roman" w:hAnsi="Times New Roman" w:cs="Times New Roman"/>
          <w:sz w:val="28"/>
          <w:szCs w:val="28"/>
        </w:rPr>
        <w:t>3.Опубликовать настоящее постановление в периодичном печатном издании «Кирсановский вестник», разместить на официальном сайте администрации города в сети Интернет.</w:t>
      </w:r>
    </w:p>
    <w:p w:rsidR="00F64799" w:rsidRPr="00460F9D" w:rsidRDefault="00F64799" w:rsidP="00F123AA">
      <w:pPr>
        <w:ind w:left="20" w:right="86" w:firstLine="547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460F9D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города С.М. Плуталова.</w:t>
      </w:r>
    </w:p>
    <w:p w:rsidR="00F64799" w:rsidRPr="00460F9D" w:rsidRDefault="00F64799" w:rsidP="00F123AA">
      <w:pPr>
        <w:pStyle w:val="Textbod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799" w:rsidRDefault="00F64799" w:rsidP="00F123AA">
      <w:pPr>
        <w:pStyle w:val="Textbod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                              С.А. Павлов</w:t>
      </w:r>
    </w:p>
    <w:p w:rsidR="00F64799" w:rsidRPr="00344ED3" w:rsidRDefault="00F64799" w:rsidP="00367D06">
      <w:pPr>
        <w:autoSpaceDE w:val="0"/>
        <w:autoSpaceDN w:val="0"/>
        <w:adjustRightInd w:val="0"/>
        <w:spacing w:before="28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344ED3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F64799" w:rsidRPr="005873E1" w:rsidRDefault="00F64799" w:rsidP="00F123A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73E1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F64799" w:rsidRDefault="00F64799" w:rsidP="00F123A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Кирсанова Тамбовской области </w:t>
      </w:r>
    </w:p>
    <w:p w:rsidR="00F64799" w:rsidRPr="005873E1" w:rsidRDefault="00F64799" w:rsidP="00F123A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73E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28.02.2023 </w:t>
      </w:r>
      <w:r w:rsidRPr="005873E1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>110</w:t>
      </w:r>
      <w:bookmarkStart w:id="0" w:name="_GoBack"/>
      <w:bookmarkEnd w:id="0"/>
    </w:p>
    <w:p w:rsidR="00F64799" w:rsidRPr="003B1747" w:rsidRDefault="00F64799" w:rsidP="00F123AA">
      <w:pPr>
        <w:pStyle w:val="ConsPlusNormal"/>
        <w:suppressAutoHyphens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4799" w:rsidRDefault="00F64799" w:rsidP="00F123AA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Pr="00AA6914">
        <w:rPr>
          <w:rFonts w:ascii="Times New Roman" w:hAnsi="Times New Roman" w:cs="Times New Roman"/>
          <w:b/>
          <w:sz w:val="28"/>
          <w:szCs w:val="28"/>
          <w:lang w:eastAsia="ru-RU"/>
        </w:rPr>
        <w:t>формирования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муниципальных</w:t>
      </w:r>
      <w:r w:rsidRPr="00AA69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социальных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заказов на </w:t>
      </w:r>
      <w:r w:rsidRPr="00AA69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оказание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муниципальных</w:t>
      </w:r>
      <w:r w:rsidRPr="00AA69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социальной сфере, отнесенных к полномочиям органов местного самоуправления города Кирсанова Тамбовской области</w:t>
      </w:r>
    </w:p>
    <w:p w:rsidR="00F64799" w:rsidRPr="00344ED3" w:rsidRDefault="00F64799" w:rsidP="00F123AA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4799" w:rsidRPr="00344ED3" w:rsidRDefault="00F64799" w:rsidP="00F123AA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4799" w:rsidRDefault="00F64799" w:rsidP="00F123AA">
      <w:pPr>
        <w:pStyle w:val="ConsPlusNormal"/>
        <w:numPr>
          <w:ilvl w:val="0"/>
          <w:numId w:val="8"/>
        </w:numPr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</w:t>
      </w:r>
      <w:r w:rsidRPr="005B6CD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5B6C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определяет:</w:t>
      </w:r>
      <w:bookmarkStart w:id="1" w:name="P53"/>
      <w:bookmarkEnd w:id="1"/>
    </w:p>
    <w:p w:rsidR="00F64799" w:rsidRDefault="00F64799" w:rsidP="00F123A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D8C">
        <w:rPr>
          <w:rFonts w:ascii="Times New Roman" w:hAnsi="Times New Roman" w:cs="Times New Roman"/>
          <w:sz w:val="28"/>
          <w:szCs w:val="28"/>
        </w:rPr>
        <w:t xml:space="preserve">порядок формирования и </w:t>
      </w:r>
      <w:r w:rsidRPr="006D063C">
        <w:rPr>
          <w:rFonts w:ascii="Times New Roman" w:hAnsi="Times New Roman" w:cs="Times New Roman"/>
          <w:sz w:val="28"/>
          <w:szCs w:val="28"/>
        </w:rPr>
        <w:t xml:space="preserve">утверждения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D063C">
        <w:rPr>
          <w:rFonts w:ascii="Times New Roman" w:hAnsi="Times New Roman" w:cs="Times New Roman"/>
          <w:sz w:val="28"/>
          <w:szCs w:val="28"/>
        </w:rPr>
        <w:t xml:space="preserve"> социальных</w:t>
      </w:r>
      <w:r w:rsidRPr="00466D8C">
        <w:rPr>
          <w:rFonts w:ascii="Times New Roman" w:hAnsi="Times New Roman" w:cs="Times New Roman"/>
          <w:sz w:val="28"/>
          <w:szCs w:val="28"/>
        </w:rPr>
        <w:t xml:space="preserve"> заказов на </w:t>
      </w:r>
      <w:r>
        <w:rPr>
          <w:rFonts w:ascii="Times New Roman" w:hAnsi="Times New Roman" w:cs="Times New Roman"/>
          <w:sz w:val="28"/>
          <w:szCs w:val="28"/>
        </w:rPr>
        <w:t>оказание муниципальных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6D8C">
        <w:rPr>
          <w:rFonts w:ascii="Times New Roman" w:hAnsi="Times New Roman" w:cs="Times New Roman"/>
          <w:sz w:val="28"/>
          <w:szCs w:val="28"/>
        </w:rPr>
        <w:t xml:space="preserve">услуг в социальной сфере, отнесенных к </w:t>
      </w:r>
      <w:r w:rsidRPr="006D063C">
        <w:rPr>
          <w:rFonts w:ascii="Times New Roman" w:hAnsi="Times New Roman" w:cs="Times New Roman"/>
          <w:sz w:val="28"/>
          <w:szCs w:val="28"/>
        </w:rPr>
        <w:t>полномочиям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Pr="005873E1">
        <w:rPr>
          <w:rFonts w:ascii="Times New Roman" w:hAnsi="Times New Roman" w:cs="Times New Roman"/>
          <w:bCs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города Кирсанова Тамбовской области </w:t>
      </w:r>
      <w:r w:rsidRPr="006D063C">
        <w:rPr>
          <w:rFonts w:ascii="Times New Roman" w:hAnsi="Times New Roman" w:cs="Times New Roman"/>
          <w:sz w:val="28"/>
          <w:szCs w:val="28"/>
        </w:rPr>
        <w:t>(</w:t>
      </w:r>
      <w:r w:rsidRPr="00466D8C">
        <w:rPr>
          <w:rFonts w:ascii="Times New Roman" w:hAnsi="Times New Roman" w:cs="Times New Roman"/>
          <w:sz w:val="28"/>
          <w:szCs w:val="28"/>
        </w:rPr>
        <w:t xml:space="preserve">далее соответственно </w:t>
      </w:r>
      <w:r w:rsidRPr="006D063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6D063C">
        <w:rPr>
          <w:rFonts w:ascii="Times New Roman" w:hAnsi="Times New Roman" w:cs="Times New Roman"/>
          <w:sz w:val="28"/>
          <w:szCs w:val="28"/>
        </w:rPr>
        <w:t xml:space="preserve"> социальный</w:t>
      </w:r>
      <w:r w:rsidRPr="00466D8C">
        <w:rPr>
          <w:rFonts w:ascii="Times New Roman" w:hAnsi="Times New Roman" w:cs="Times New Roman"/>
          <w:sz w:val="28"/>
          <w:szCs w:val="28"/>
        </w:rPr>
        <w:t xml:space="preserve"> </w:t>
      </w:r>
      <w:r w:rsidRPr="006D063C">
        <w:rPr>
          <w:rFonts w:ascii="Times New Roman" w:hAnsi="Times New Roman" w:cs="Times New Roman"/>
          <w:sz w:val="28"/>
          <w:szCs w:val="28"/>
        </w:rPr>
        <w:t xml:space="preserve">заказ,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6D063C">
        <w:rPr>
          <w:rFonts w:ascii="Times New Roman" w:hAnsi="Times New Roman" w:cs="Times New Roman"/>
          <w:sz w:val="28"/>
          <w:szCs w:val="28"/>
        </w:rPr>
        <w:t xml:space="preserve"> услуга</w:t>
      </w:r>
      <w:r w:rsidRPr="00466D8C">
        <w:rPr>
          <w:rFonts w:ascii="Times New Roman" w:hAnsi="Times New Roman" w:cs="Times New Roman"/>
          <w:sz w:val="28"/>
          <w:szCs w:val="28"/>
        </w:rPr>
        <w:t xml:space="preserve"> в социальной сфере);</w:t>
      </w:r>
    </w:p>
    <w:p w:rsidR="00F64799" w:rsidRDefault="00F64799" w:rsidP="00F123A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власти, уполномоченные на формирование муниципальных социальных заказов;</w:t>
      </w:r>
    </w:p>
    <w:p w:rsidR="00F64799" w:rsidRDefault="00F64799" w:rsidP="00F123A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B42">
        <w:rPr>
          <w:rFonts w:ascii="Times New Roman" w:hAnsi="Times New Roman" w:cs="Times New Roman"/>
          <w:sz w:val="28"/>
          <w:szCs w:val="28"/>
        </w:rPr>
        <w:t xml:space="preserve">право уполномоченных органов передать полномочия по отбору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A5B42">
        <w:rPr>
          <w:rFonts w:ascii="Times New Roman" w:hAnsi="Times New Roman" w:cs="Times New Roman"/>
          <w:sz w:val="28"/>
          <w:szCs w:val="28"/>
        </w:rPr>
        <w:t xml:space="preserve"> услуг в социальной сфере (далее - исполнитель услуг) и заключению соглашений в целях исполнения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A5B42">
        <w:rPr>
          <w:rFonts w:ascii="Times New Roman" w:hAnsi="Times New Roman" w:cs="Times New Roman"/>
          <w:sz w:val="28"/>
          <w:szCs w:val="28"/>
        </w:rPr>
        <w:t xml:space="preserve"> социальных заказов или полномочие по заключению соглашений в целях исполнения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A5B42">
        <w:rPr>
          <w:rFonts w:ascii="Times New Roman" w:hAnsi="Times New Roman" w:cs="Times New Roman"/>
          <w:sz w:val="28"/>
          <w:szCs w:val="28"/>
        </w:rPr>
        <w:t xml:space="preserve"> социальных заказов органам власти, уполномоченным на формирование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A5B42">
        <w:rPr>
          <w:rFonts w:ascii="Times New Roman" w:hAnsi="Times New Roman" w:cs="Times New Roman"/>
          <w:sz w:val="28"/>
          <w:szCs w:val="28"/>
        </w:rPr>
        <w:t xml:space="preserve"> социальных заказов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799" w:rsidRPr="00466D8C" w:rsidRDefault="00F64799" w:rsidP="00F123A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B42">
        <w:rPr>
          <w:rFonts w:ascii="Times New Roman" w:hAnsi="Times New Roman" w:cs="Times New Roman"/>
          <w:sz w:val="28"/>
          <w:szCs w:val="28"/>
        </w:rPr>
        <w:t xml:space="preserve">правила взаимодействия уполномоченных органов и органов власти, уполномоченных на формирование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A5B42">
        <w:rPr>
          <w:rFonts w:ascii="Times New Roman" w:hAnsi="Times New Roman" w:cs="Times New Roman"/>
          <w:sz w:val="28"/>
          <w:szCs w:val="28"/>
        </w:rPr>
        <w:t xml:space="preserve"> социальных заказов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799" w:rsidRPr="00632BC3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 xml:space="preserve">форму и </w:t>
      </w:r>
      <w:r w:rsidRPr="003133F3">
        <w:rPr>
          <w:rFonts w:ascii="Times New Roman" w:hAnsi="Times New Roman" w:cs="Times New Roman"/>
          <w:sz w:val="28"/>
          <w:szCs w:val="28"/>
        </w:rPr>
        <w:t xml:space="preserve">структуру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133F3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Pr="00632BC3">
        <w:rPr>
          <w:rFonts w:ascii="Times New Roman" w:hAnsi="Times New Roman" w:cs="Times New Roman"/>
          <w:sz w:val="28"/>
          <w:szCs w:val="28"/>
        </w:rPr>
        <w:t xml:space="preserve"> заказа;</w:t>
      </w:r>
    </w:p>
    <w:p w:rsidR="00F64799" w:rsidRPr="00632BC3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>
        <w:rPr>
          <w:rFonts w:ascii="Times New Roman" w:hAnsi="Times New Roman" w:cs="Times New Roman"/>
          <w:sz w:val="28"/>
          <w:szCs w:val="28"/>
        </w:rPr>
        <w:br/>
      </w:r>
      <w:r w:rsidRPr="00632BC3">
        <w:rPr>
          <w:rFonts w:ascii="Times New Roman" w:hAnsi="Times New Roman" w:cs="Times New Roman"/>
          <w:sz w:val="28"/>
          <w:szCs w:val="28"/>
        </w:rPr>
        <w:t xml:space="preserve">из числа способов, установленных частью 3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632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632BC3">
        <w:rPr>
          <w:rFonts w:ascii="Times New Roman" w:hAnsi="Times New Roman" w:cs="Times New Roman"/>
          <w:sz w:val="28"/>
          <w:szCs w:val="28"/>
        </w:rPr>
        <w:t xml:space="preserve">"О государственном (муниципальном) социальном заказе на оказание государственных (муниципальных) услуг в социальной сфере" </w:t>
      </w:r>
      <w:r>
        <w:rPr>
          <w:rFonts w:ascii="Times New Roman" w:hAnsi="Times New Roman" w:cs="Times New Roman"/>
          <w:sz w:val="28"/>
          <w:szCs w:val="28"/>
        </w:rPr>
        <w:br/>
      </w:r>
      <w:r w:rsidRPr="00632BC3">
        <w:rPr>
          <w:rFonts w:ascii="Times New Roman" w:hAnsi="Times New Roman" w:cs="Times New Roman"/>
          <w:sz w:val="28"/>
          <w:szCs w:val="28"/>
        </w:rPr>
        <w:t>(далее - Федеральный закон</w:t>
      </w:r>
      <w:r>
        <w:rPr>
          <w:rFonts w:ascii="Times New Roman" w:hAnsi="Times New Roman" w:cs="Times New Roman"/>
          <w:sz w:val="28"/>
          <w:szCs w:val="28"/>
        </w:rPr>
        <w:t xml:space="preserve"> №189-ФЗ</w:t>
      </w:r>
      <w:r w:rsidRPr="00632BC3">
        <w:rPr>
          <w:rFonts w:ascii="Times New Roman" w:hAnsi="Times New Roman" w:cs="Times New Roman"/>
          <w:sz w:val="28"/>
          <w:szCs w:val="28"/>
        </w:rPr>
        <w:t>);</w:t>
      </w:r>
    </w:p>
    <w:p w:rsidR="00F64799" w:rsidRPr="00632BC3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 xml:space="preserve">правила внесения изменений </w:t>
      </w:r>
      <w:r w:rsidRPr="003133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3133F3">
        <w:rPr>
          <w:rFonts w:ascii="Times New Roman" w:hAnsi="Times New Roman" w:cs="Times New Roman"/>
          <w:sz w:val="28"/>
          <w:szCs w:val="28"/>
        </w:rPr>
        <w:t xml:space="preserve"> социальные</w:t>
      </w:r>
      <w:r w:rsidRPr="00632BC3">
        <w:rPr>
          <w:rFonts w:ascii="Times New Roman" w:hAnsi="Times New Roman" w:cs="Times New Roman"/>
          <w:sz w:val="28"/>
          <w:szCs w:val="28"/>
        </w:rPr>
        <w:t xml:space="preserve"> заказы;</w:t>
      </w:r>
    </w:p>
    <w:p w:rsidR="00F64799" w:rsidRPr="00632BC3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контроля за </w:t>
      </w:r>
      <w:r w:rsidRPr="003133F3">
        <w:rPr>
          <w:rFonts w:ascii="Times New Roman" w:hAnsi="Times New Roman" w:cs="Times New Roman"/>
          <w:sz w:val="28"/>
          <w:szCs w:val="28"/>
        </w:rPr>
        <w:t xml:space="preserve">оказанием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133F3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32BC3">
        <w:rPr>
          <w:rFonts w:ascii="Times New Roman" w:hAnsi="Times New Roman" w:cs="Times New Roman"/>
          <w:sz w:val="28"/>
          <w:szCs w:val="28"/>
        </w:rPr>
        <w:t xml:space="preserve"> в социальной сфере.</w:t>
      </w:r>
    </w:p>
    <w:p w:rsidR="00F64799" w:rsidRPr="005D08F6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>Под уполномоченным органом в целях настоящего Порядка понимается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города Кирсанова Тамбовской области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133F3">
        <w:rPr>
          <w:rFonts w:ascii="Times New Roman" w:hAnsi="Times New Roman" w:cs="Times New Roman"/>
          <w:iCs/>
          <w:sz w:val="28"/>
          <w:szCs w:val="28"/>
        </w:rPr>
        <w:t>утверждающи</w:t>
      </w:r>
      <w:r>
        <w:rPr>
          <w:rFonts w:ascii="Times New Roman" w:hAnsi="Times New Roman" w:cs="Times New Roman"/>
          <w:iCs/>
          <w:sz w:val="28"/>
          <w:szCs w:val="28"/>
        </w:rPr>
        <w:t xml:space="preserve">й муниципальный </w:t>
      </w:r>
      <w:r w:rsidRPr="00632BC3">
        <w:rPr>
          <w:rFonts w:ascii="Times New Roman" w:hAnsi="Times New Roman" w:cs="Times New Roman"/>
          <w:sz w:val="28"/>
          <w:szCs w:val="28"/>
        </w:rPr>
        <w:t>социальный заказ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BC3">
        <w:rPr>
          <w:rFonts w:ascii="Times New Roman" w:hAnsi="Times New Roman" w:cs="Times New Roman"/>
          <w:sz w:val="28"/>
          <w:szCs w:val="28"/>
        </w:rPr>
        <w:t xml:space="preserve">и обеспечивающий </w:t>
      </w:r>
      <w:r w:rsidRPr="003133F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133F3">
        <w:rPr>
          <w:rFonts w:ascii="Times New Roman" w:hAnsi="Times New Roman" w:cs="Times New Roman"/>
          <w:sz w:val="28"/>
          <w:szCs w:val="28"/>
        </w:rPr>
        <w:t xml:space="preserve"> услуг потребителям</w:t>
      </w:r>
      <w:r w:rsidRPr="00632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3133F3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632BC3">
        <w:rPr>
          <w:rFonts w:ascii="Times New Roman" w:hAnsi="Times New Roman" w:cs="Times New Roman"/>
          <w:sz w:val="28"/>
          <w:szCs w:val="28"/>
        </w:rPr>
        <w:t xml:space="preserve">слуг в социальной сфере (далее - потребители услуг) в соответствии с показателями, характеризующими качество </w:t>
      </w:r>
      <w:r w:rsidRPr="005C0130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C0130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32BC3">
        <w:rPr>
          <w:rFonts w:ascii="Times New Roman" w:hAnsi="Times New Roman" w:cs="Times New Roman"/>
          <w:sz w:val="28"/>
          <w:szCs w:val="28"/>
        </w:rPr>
        <w:t xml:space="preserve"> в социальной сфере и (или) объем оказания таких услуг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32BC3">
        <w:rPr>
          <w:rFonts w:ascii="Times New Roman" w:hAnsi="Times New Roman" w:cs="Times New Roman"/>
          <w:sz w:val="28"/>
          <w:szCs w:val="28"/>
        </w:rPr>
        <w:t xml:space="preserve">и </w:t>
      </w:r>
      <w:r w:rsidRPr="005D08F6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5D08F6">
        <w:rPr>
          <w:rFonts w:ascii="Times New Roman" w:hAnsi="Times New Roman" w:cs="Times New Roman"/>
          <w:sz w:val="28"/>
          <w:szCs w:val="28"/>
        </w:rPr>
        <w:t xml:space="preserve"> социальным заказом.</w:t>
      </w:r>
    </w:p>
    <w:p w:rsidR="00F64799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2BC3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632BC3">
        <w:rPr>
          <w:rFonts w:ascii="Times New Roman" w:hAnsi="Times New Roman" w:cs="Times New Roman"/>
          <w:sz w:val="28"/>
          <w:szCs w:val="28"/>
        </w:rPr>
        <w:t xml:space="preserve">в значениях, указанных в Федеральном законе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2BC3">
        <w:rPr>
          <w:rFonts w:ascii="Times New Roman" w:hAnsi="Times New Roman" w:cs="Times New Roman"/>
          <w:sz w:val="28"/>
          <w:szCs w:val="28"/>
        </w:rPr>
        <w:t>189-ФЗ.</w:t>
      </w:r>
    </w:p>
    <w:p w:rsidR="00F64799" w:rsidRPr="00D120BB" w:rsidRDefault="00F64799" w:rsidP="00F123AA">
      <w:pPr>
        <w:pStyle w:val="ConsPlusNormal"/>
        <w:numPr>
          <w:ilvl w:val="0"/>
          <w:numId w:val="8"/>
        </w:numPr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27181766"/>
      <w:r>
        <w:rPr>
          <w:rFonts w:ascii="Times New Roman" w:hAnsi="Times New Roman" w:cs="Times New Roman"/>
          <w:iCs/>
          <w:sz w:val="28"/>
          <w:szCs w:val="28"/>
        </w:rPr>
        <w:t>Муниципальные</w:t>
      </w:r>
      <w:r w:rsidRPr="006345F1">
        <w:rPr>
          <w:rFonts w:ascii="Times New Roman" w:hAnsi="Times New Roman" w:cs="Times New Roman"/>
          <w:iCs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оциальные заказы формируются в соответствии с настоящим Порядком по направлению деятельности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20BB">
        <w:rPr>
          <w:rFonts w:ascii="Times New Roman" w:hAnsi="Times New Roman" w:cs="Times New Roman"/>
          <w:sz w:val="28"/>
          <w:szCs w:val="28"/>
        </w:rPr>
        <w:t>реализация дополнительных общеразвивающих программ для детей</w:t>
      </w:r>
      <w:r>
        <w:rPr>
          <w:rFonts w:ascii="Times New Roman" w:hAnsi="Times New Roman" w:cs="Times New Roman"/>
          <w:sz w:val="28"/>
          <w:szCs w:val="28"/>
        </w:rPr>
        <w:t xml:space="preserve">» соответствующими уполномоченными органами, а также органами власти, уполномоченными на формирование муниципальных социальных заказов, указанными в пункте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_Ref127341152 \r \h </w:instrText>
      </w:r>
      <w:r w:rsidRPr="00F900A0"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120BB">
        <w:rPr>
          <w:rFonts w:ascii="Times New Roman" w:hAnsi="Times New Roman" w:cs="Times New Roman"/>
          <w:sz w:val="28"/>
          <w:szCs w:val="28"/>
        </w:rPr>
        <w:t>.</w:t>
      </w:r>
    </w:p>
    <w:p w:rsidR="00F64799" w:rsidRPr="00F22125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3" w:name="_Ref127341152"/>
      <w:r>
        <w:rPr>
          <w:rFonts w:ascii="Times New Roman" w:hAnsi="Times New Roman" w:cs="Times New Roman"/>
          <w:iCs/>
          <w:sz w:val="28"/>
          <w:szCs w:val="28"/>
        </w:rPr>
        <w:t xml:space="preserve">При формировании муниципального социального заказа органы местного самоуправления,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местного бюджета, в ведении которых находятся муниципальные </w:t>
      </w:r>
      <w:r w:rsidRPr="00367D06">
        <w:rPr>
          <w:rFonts w:ascii="Times New Roman" w:hAnsi="Times New Roman" w:cs="Times New Roman"/>
          <w:iCs/>
          <w:sz w:val="28"/>
          <w:szCs w:val="28"/>
        </w:rPr>
        <w:t>казенные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учреждения, оказывающие муниципальные услуги в социальной сфере, включенные в муниципальный социальный заказ, предоставляют в соответствии с пунктом </w:t>
      </w:r>
      <w:r>
        <w:rPr>
          <w:rFonts w:ascii="Times New Roman" w:hAnsi="Times New Roman" w:cs="Times New Roman"/>
          <w:iCs/>
          <w:sz w:val="28"/>
          <w:szCs w:val="28"/>
        </w:rPr>
        <w:fldChar w:fldCharType="begin"/>
      </w:r>
      <w:r>
        <w:rPr>
          <w:rFonts w:ascii="Times New Roman" w:hAnsi="Times New Roman" w:cs="Times New Roman"/>
          <w:iCs/>
          <w:sz w:val="28"/>
          <w:szCs w:val="28"/>
        </w:rPr>
        <w:instrText xml:space="preserve"> REF _Ref127181463 \r \h </w:instrText>
      </w:r>
      <w:r w:rsidRPr="00F900A0">
        <w:rPr>
          <w:rFonts w:ascii="Times New Roman" w:hAnsi="Times New Roman" w:cs="Times New Roman"/>
          <w:iCs/>
          <w:sz w:val="28"/>
          <w:szCs w:val="28"/>
        </w:rPr>
      </w:r>
      <w:r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fldChar w:fldCharType="end"/>
      </w:r>
      <w:r>
        <w:rPr>
          <w:rFonts w:ascii="Times New Roman" w:hAnsi="Times New Roman" w:cs="Times New Roman"/>
          <w:iCs/>
          <w:sz w:val="28"/>
          <w:szCs w:val="28"/>
        </w:rPr>
        <w:t xml:space="preserve"> настоящего порядка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– муниципальное задание), утвержденного муниципальному учреждению.</w:t>
      </w:r>
      <w:bookmarkEnd w:id="3"/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2A574E">
        <w:rPr>
          <w:rFonts w:ascii="Times New Roman" w:hAnsi="Times New Roman" w:cs="Times New Roman"/>
          <w:sz w:val="28"/>
          <w:szCs w:val="28"/>
        </w:rPr>
        <w:t xml:space="preserve">оциальный заказ формируется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в форме электронного документа в </w:t>
      </w:r>
      <w:r w:rsidRPr="00E256B4"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 финансами "Электронный бюджет"</w:t>
      </w:r>
      <w:r w:rsidRPr="000959A2">
        <w:rPr>
          <w:rFonts w:ascii="Times New Roman" w:hAnsi="Times New Roman" w:cs="Times New Roman"/>
          <w:sz w:val="28"/>
          <w:szCs w:val="28"/>
        </w:rPr>
        <w:t>,</w:t>
      </w:r>
      <w:r w:rsidRPr="002A574E">
        <w:rPr>
          <w:rFonts w:ascii="Times New Roman" w:hAnsi="Times New Roman" w:cs="Times New Roman"/>
          <w:sz w:val="28"/>
          <w:szCs w:val="28"/>
        </w:rPr>
        <w:t xml:space="preserve"> в том числе посредством информационного взаимодействия с иными информационными системами органов, указанных в </w:t>
      </w:r>
      <w:hyperlink r:id="rId10" w:history="1">
        <w:r w:rsidRPr="002A574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_Ref127181766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4" w:name="_Ref127181463"/>
      <w:r w:rsidRPr="002A574E">
        <w:rPr>
          <w:rFonts w:ascii="Times New Roman" w:hAnsi="Times New Roman" w:cs="Times New Roman"/>
          <w:sz w:val="28"/>
          <w:szCs w:val="28"/>
        </w:rPr>
        <w:t xml:space="preserve">Информация об объеме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 в обоснования бюджетных ассигнований, формируемые главными распорядителями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Кирсанова Тамбовской области </w:t>
      </w:r>
      <w:r w:rsidRPr="002A574E"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представления главными распорядителями средств бюджета города Кирсанова Тамбовской области обоснований </w:t>
      </w:r>
      <w:r w:rsidRPr="002A574E">
        <w:rPr>
          <w:rFonts w:ascii="Times New Roman" w:hAnsi="Times New Roman" w:cs="Times New Roman"/>
          <w:sz w:val="28"/>
          <w:szCs w:val="28"/>
        </w:rPr>
        <w:t xml:space="preserve">бюджетных ассигнований, определенным финансовым органом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  <w:r w:rsidRPr="002A574E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Федерации.</w:t>
      </w:r>
      <w:bookmarkEnd w:id="4"/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2A574E">
        <w:rPr>
          <w:rFonts w:ascii="Times New Roman" w:hAnsi="Times New Roman" w:cs="Times New Roman"/>
          <w:sz w:val="28"/>
          <w:szCs w:val="28"/>
        </w:rPr>
        <w:t xml:space="preserve">оциальный заказ может быть сформирован в отношении укрупненной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услуги в социальной сфере (далее - укрупненная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2A57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услуга), под которой для целей настоящего Порядка понимается несколько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в соответствии с содержанием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услуги в социальной сфере и (или) условиями (формами)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социальный заказ формируется по форме согласно приложению к настоящему Порядку в процессе формирования бюджета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  <w:r w:rsidRPr="002A574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(в 2023 году по направлению деятельности «реализация дополнительных общеразвивающих программ для детей» - на текущий финансовый год)</w:t>
      </w:r>
      <w:r w:rsidRPr="002A574E">
        <w:rPr>
          <w:rFonts w:ascii="Times New Roman" w:hAnsi="Times New Roman" w:cs="Times New Roman"/>
          <w:sz w:val="28"/>
          <w:szCs w:val="28"/>
        </w:rPr>
        <w:t xml:space="preserve">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соответствии со следующей структурой:</w:t>
      </w:r>
    </w:p>
    <w:p w:rsidR="00F64799" w:rsidRPr="007427FA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1) общие сведения </w:t>
      </w:r>
      <w:r w:rsidRPr="004A5A6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A5A6A">
        <w:rPr>
          <w:rFonts w:ascii="Times New Roman" w:hAnsi="Times New Roman" w:cs="Times New Roman"/>
          <w:sz w:val="28"/>
          <w:szCs w:val="28"/>
        </w:rPr>
        <w:t xml:space="preserve"> социальном</w:t>
      </w:r>
      <w:r w:rsidRPr="007427FA">
        <w:rPr>
          <w:rFonts w:ascii="Times New Roman" w:hAnsi="Times New Roman" w:cs="Times New Roman"/>
          <w:sz w:val="28"/>
          <w:szCs w:val="28"/>
        </w:rPr>
        <w:t xml:space="preserve"> заказе в очередном финансовом году и плановом периоде, а также за пределами планового периода, приведенные в </w:t>
      </w:r>
      <w:hyperlink r:id="rId11" w:history="1">
        <w:r w:rsidRPr="007427FA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F64799" w:rsidRPr="007427FA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общие сведения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социальном заказе на очередной финансовый год, приведенные в </w:t>
      </w:r>
      <w:hyperlink r:id="rId12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общие сведения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7342C8">
        <w:rPr>
          <w:rFonts w:ascii="Times New Roman" w:hAnsi="Times New Roman" w:cs="Times New Roman"/>
          <w:sz w:val="28"/>
          <w:szCs w:val="28"/>
        </w:rPr>
        <w:t xml:space="preserve"> социальном</w:t>
      </w:r>
      <w:r w:rsidRPr="007427FA">
        <w:rPr>
          <w:rFonts w:ascii="Times New Roman" w:hAnsi="Times New Roman" w:cs="Times New Roman"/>
          <w:sz w:val="28"/>
          <w:szCs w:val="28"/>
        </w:rPr>
        <w:t xml:space="preserve"> заказе на первый год планового периода, приведенные в </w:t>
      </w:r>
      <w:hyperlink r:id="rId13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общие сведения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социальном заказе на второй год планового периода, приведенные в </w:t>
      </w:r>
      <w:hyperlink r:id="rId14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общие сведения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7342C8">
        <w:rPr>
          <w:rFonts w:ascii="Times New Roman" w:hAnsi="Times New Roman" w:cs="Times New Roman"/>
          <w:sz w:val="28"/>
          <w:szCs w:val="28"/>
        </w:rPr>
        <w:t xml:space="preserve"> социальном</w:t>
      </w:r>
      <w:r w:rsidRPr="007427FA">
        <w:rPr>
          <w:rFonts w:ascii="Times New Roman" w:hAnsi="Times New Roman" w:cs="Times New Roman"/>
          <w:sz w:val="28"/>
          <w:szCs w:val="28"/>
        </w:rPr>
        <w:t xml:space="preserve"> заказе на срок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</w:t>
      </w:r>
      <w:r w:rsidRPr="00D3164D">
        <w:rPr>
          <w:rFonts w:ascii="Times New Roman" w:hAnsi="Times New Roman" w:cs="Times New Roman"/>
          <w:sz w:val="28"/>
          <w:szCs w:val="28"/>
        </w:rPr>
        <w:t xml:space="preserve">приведенные в </w:t>
      </w:r>
      <w:hyperlink r:id="rId15" w:history="1">
        <w:r w:rsidRPr="00D3164D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2) сведения об объеме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>услуги в социальной сфере (</w:t>
      </w:r>
      <w:r w:rsidRPr="007342C8">
        <w:rPr>
          <w:rFonts w:ascii="Times New Roman" w:hAnsi="Times New Roman" w:cs="Times New Roman"/>
          <w:sz w:val="28"/>
          <w:szCs w:val="28"/>
        </w:rPr>
        <w:t xml:space="preserve">укрупненной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42C8">
        <w:rPr>
          <w:rFonts w:ascii="Times New Roman" w:hAnsi="Times New Roman" w:cs="Times New Roman"/>
          <w:sz w:val="28"/>
          <w:szCs w:val="28"/>
        </w:rPr>
        <w:t xml:space="preserve"> ус</w:t>
      </w:r>
      <w:r w:rsidRPr="007427FA">
        <w:rPr>
          <w:rFonts w:ascii="Times New Roman" w:hAnsi="Times New Roman" w:cs="Times New Roman"/>
          <w:sz w:val="28"/>
          <w:szCs w:val="28"/>
        </w:rPr>
        <w:t xml:space="preserve">луги) в очередном финансовом году и плановом периоде, а также за пределами планового периода, приведенные в </w:t>
      </w:r>
      <w:hyperlink r:id="rId16" w:history="1">
        <w:r w:rsidRPr="007427FA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F64799" w:rsidRPr="007427FA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сведения об объеме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427FA">
        <w:rPr>
          <w:rFonts w:ascii="Times New Roman" w:hAnsi="Times New Roman" w:cs="Times New Roman"/>
          <w:sz w:val="28"/>
          <w:szCs w:val="28"/>
        </w:rPr>
        <w:t xml:space="preserve"> услуги в социальной </w:t>
      </w:r>
      <w:r w:rsidRPr="007342C8">
        <w:rPr>
          <w:rFonts w:ascii="Times New Roman" w:hAnsi="Times New Roman" w:cs="Times New Roman"/>
          <w:sz w:val="28"/>
          <w:szCs w:val="28"/>
        </w:rPr>
        <w:t>сфере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342C8">
        <w:rPr>
          <w:rFonts w:ascii="Times New Roman" w:hAnsi="Times New Roman" w:cs="Times New Roman"/>
          <w:sz w:val="28"/>
          <w:szCs w:val="28"/>
        </w:rPr>
        <w:t xml:space="preserve"> услугу)</w:t>
      </w:r>
      <w:r w:rsidRPr="007427F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год, приведенные в </w:t>
      </w:r>
      <w:hyperlink r:id="rId17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сведения об объеме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427FA">
        <w:rPr>
          <w:rFonts w:ascii="Times New Roman" w:hAnsi="Times New Roman" w:cs="Times New Roman"/>
          <w:sz w:val="28"/>
          <w:szCs w:val="28"/>
        </w:rPr>
        <w:t xml:space="preserve">услуги в социальной сфере </w:t>
      </w:r>
      <w:r w:rsidRPr="007342C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427FA">
        <w:rPr>
          <w:rFonts w:ascii="Times New Roman" w:hAnsi="Times New Roman" w:cs="Times New Roman"/>
          <w:sz w:val="28"/>
          <w:szCs w:val="28"/>
        </w:rPr>
        <w:t xml:space="preserve"> в социальной сфере, составляющих </w:t>
      </w:r>
      <w:r w:rsidRPr="007342C8">
        <w:rPr>
          <w:rFonts w:ascii="Times New Roman" w:hAnsi="Times New Roman" w:cs="Times New Roman"/>
          <w:sz w:val="28"/>
          <w:szCs w:val="28"/>
        </w:rPr>
        <w:t xml:space="preserve">укрупненную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услугу) на первый год планового периода, приведенные в </w:t>
      </w:r>
      <w:hyperlink r:id="rId18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сведения об объеме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427FA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услуг</w:t>
      </w:r>
      <w:r w:rsidRPr="007427FA">
        <w:rPr>
          <w:rFonts w:ascii="Times New Roman" w:hAnsi="Times New Roman" w:cs="Times New Roman"/>
          <w:sz w:val="28"/>
          <w:szCs w:val="28"/>
        </w:rPr>
        <w:t xml:space="preserve"> в социальной сфере, составляющих укрупненную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7427FA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19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F64799" w:rsidRPr="007427FA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7FA">
        <w:rPr>
          <w:rFonts w:ascii="Times New Roman" w:hAnsi="Times New Roman" w:cs="Times New Roman"/>
          <w:sz w:val="28"/>
          <w:szCs w:val="28"/>
        </w:rPr>
        <w:t xml:space="preserve">сведения об объеме </w:t>
      </w:r>
      <w:r w:rsidRPr="007342C8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427FA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7427FA">
        <w:rPr>
          <w:rFonts w:ascii="Times New Roman" w:hAnsi="Times New Roman" w:cs="Times New Roman"/>
          <w:sz w:val="28"/>
          <w:szCs w:val="28"/>
        </w:rPr>
        <w:t xml:space="preserve">слуг в социальной сфере, составляющих укрупненную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услугу) на срок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427FA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0" w:history="1">
        <w:r w:rsidRPr="007427FA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7427FA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7427FA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F64799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в социальной сфере, составляющих укрупненную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7342C8">
        <w:rPr>
          <w:rFonts w:ascii="Times New Roman" w:hAnsi="Times New Roman" w:cs="Times New Roman"/>
          <w:iCs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слугу), в очередном финансовом году и плановом периоде, а также за пределами планового периода, приведенные </w:t>
      </w:r>
      <w:r w:rsidRPr="00D3164D">
        <w:rPr>
          <w:rFonts w:ascii="Times New Roman" w:hAnsi="Times New Roman" w:cs="Times New Roman"/>
          <w:sz w:val="28"/>
          <w:szCs w:val="28"/>
        </w:rPr>
        <w:t xml:space="preserve">в </w:t>
      </w:r>
      <w:hyperlink r:id="rId21" w:history="1">
        <w:r w:rsidRPr="00D3164D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приложения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2A574E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2A574E">
        <w:rPr>
          <w:rFonts w:ascii="Times New Roman" w:hAnsi="Times New Roman" w:cs="Times New Roman"/>
          <w:sz w:val="28"/>
          <w:szCs w:val="28"/>
        </w:rPr>
        <w:t>-</w:t>
      </w:r>
      <w:hyperlink r:id="rId23" w:history="1">
        <w:r w:rsidRPr="002A574E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2A574E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2A574E">
        <w:rPr>
          <w:rFonts w:ascii="Times New Roman" w:hAnsi="Times New Roman" w:cs="Times New Roman"/>
          <w:sz w:val="28"/>
          <w:szCs w:val="28"/>
        </w:rPr>
        <w:t>-</w:t>
      </w:r>
      <w:hyperlink r:id="rId25" w:history="1">
        <w:r w:rsidRPr="002A574E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к настоящему Порядку формируются с учетом срока (предельного срока)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услуги в социальной сфере (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2A574E">
        <w:rPr>
          <w:rFonts w:ascii="Times New Roman" w:hAnsi="Times New Roman" w:cs="Times New Roman"/>
          <w:sz w:val="28"/>
          <w:szCs w:val="28"/>
        </w:rPr>
        <w:t xml:space="preserve">слуг в социальной сфере, составляющих укрупненную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2A574E">
        <w:rPr>
          <w:rFonts w:ascii="Times New Roman" w:hAnsi="Times New Roman" w:cs="Times New Roman"/>
          <w:sz w:val="28"/>
          <w:szCs w:val="28"/>
        </w:rPr>
        <w:t>слугу), установленного в соответствии с законодательством Российской Федерации.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2A574E">
        <w:rPr>
          <w:rFonts w:ascii="Times New Roman" w:hAnsi="Times New Roman" w:cs="Times New Roman"/>
          <w:sz w:val="28"/>
          <w:szCs w:val="28"/>
        </w:rPr>
        <w:t xml:space="preserve">оциальный заказ утверждается уполномоченным органом не позднее </w:t>
      </w:r>
      <w:r w:rsidRPr="0004763F">
        <w:rPr>
          <w:rFonts w:ascii="Times New Roman" w:hAnsi="Times New Roman" w:cs="Times New Roman"/>
          <w:sz w:val="28"/>
          <w:szCs w:val="28"/>
        </w:rPr>
        <w:t>15</w:t>
      </w:r>
      <w:r w:rsidRPr="002A574E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2A574E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2A574E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</w:t>
      </w:r>
      <w:r>
        <w:rPr>
          <w:rFonts w:ascii="Times New Roman" w:hAnsi="Times New Roman" w:cs="Times New Roman"/>
          <w:sz w:val="28"/>
          <w:szCs w:val="28"/>
        </w:rPr>
        <w:t xml:space="preserve">( в 2023 году по направлению деятельности «реализация дополнительных общеразвивающих программ для детей» - до 1 марта 2023 года на текущий финансовый год) </w:t>
      </w:r>
      <w:r w:rsidRPr="002A574E">
        <w:rPr>
          <w:rFonts w:ascii="Times New Roman" w:hAnsi="Times New Roman" w:cs="Times New Roman"/>
          <w:sz w:val="28"/>
          <w:szCs w:val="28"/>
        </w:rPr>
        <w:t>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определяются органами, указанными в </w:t>
      </w:r>
      <w:hyperlink r:id="rId26" w:history="1">
        <w:r w:rsidRPr="002A574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F64799" w:rsidRPr="00C570D6" w:rsidRDefault="00F64799" w:rsidP="00F123AA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0" w:firstLine="89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570D6">
        <w:rPr>
          <w:rFonts w:ascii="Times New Roman" w:hAnsi="Times New Roman" w:cs="Times New Roman"/>
          <w:sz w:val="28"/>
          <w:szCs w:val="28"/>
        </w:rPr>
        <w:t>прогнозируемой динамики количества потребителей услуг;</w:t>
      </w:r>
    </w:p>
    <w:p w:rsidR="00F64799" w:rsidRPr="00C570D6" w:rsidRDefault="00F64799" w:rsidP="00F123AA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0" w:firstLine="89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570D6">
        <w:rPr>
          <w:rFonts w:ascii="Times New Roman" w:hAnsi="Times New Roman" w:cs="Times New Roman"/>
          <w:sz w:val="28"/>
          <w:szCs w:val="28"/>
        </w:rPr>
        <w:t xml:space="preserve">уровня удовлетворенности существующим объемом оказания </w:t>
      </w:r>
      <w:r w:rsidRPr="00C570D6">
        <w:rPr>
          <w:rFonts w:ascii="Times New Roman" w:hAnsi="Times New Roman" w:cs="Times New Roman"/>
          <w:iCs/>
          <w:sz w:val="28"/>
          <w:szCs w:val="28"/>
        </w:rPr>
        <w:t>муниципальных у</w:t>
      </w:r>
      <w:r w:rsidRPr="00C570D6">
        <w:rPr>
          <w:rFonts w:ascii="Times New Roman" w:hAnsi="Times New Roman" w:cs="Times New Roman"/>
          <w:sz w:val="28"/>
          <w:szCs w:val="28"/>
        </w:rPr>
        <w:t>слуг в социальной сфере;</w:t>
      </w:r>
    </w:p>
    <w:p w:rsidR="00F64799" w:rsidRPr="00C570D6" w:rsidRDefault="00F64799" w:rsidP="00F123AA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0" w:firstLine="89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570D6">
        <w:rPr>
          <w:rFonts w:ascii="Times New Roman" w:hAnsi="Times New Roman" w:cs="Times New Roman"/>
          <w:sz w:val="28"/>
          <w:szCs w:val="28"/>
        </w:rPr>
        <w:t xml:space="preserve">отчета об исполнении муниципального социального заказа, формируемого уполномоченным органом в соответствии с </w:t>
      </w:r>
      <w:hyperlink r:id="rId27" w:history="1">
        <w:r w:rsidRPr="00C570D6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C570D6">
        <w:rPr>
          <w:rFonts w:ascii="Times New Roman" w:hAnsi="Times New Roman" w:cs="Times New Roman"/>
          <w:sz w:val="28"/>
          <w:szCs w:val="28"/>
        </w:rPr>
        <w:t xml:space="preserve"> Федерального закона №189-ФЗ в отчетном финансовом году.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Внесение изменений в утвержденный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 в случаях:</w:t>
      </w:r>
    </w:p>
    <w:p w:rsidR="00F64799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7A593B">
        <w:rPr>
          <w:rFonts w:ascii="Times New Roman" w:hAnsi="Times New Roman" w:cs="Times New Roman"/>
          <w:iCs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слуги в социальной сфере;</w:t>
      </w:r>
    </w:p>
    <w:p w:rsidR="00F64799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способа </w:t>
      </w:r>
      <w:r w:rsidRPr="007A593B"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социального заказа и перераспределения объема </w:t>
      </w:r>
      <w:r w:rsidRPr="007A593B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в социальной сфере по результатам отбора исполнителей услуг в соответствии со </w:t>
      </w:r>
      <w:hyperlink r:id="rId28" w:history="1">
        <w:r w:rsidRPr="002A4DAF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2A4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№</w:t>
      </w:r>
      <w:r w:rsidRPr="002A4DAF">
        <w:rPr>
          <w:rFonts w:ascii="Times New Roman" w:hAnsi="Times New Roman" w:cs="Times New Roman"/>
          <w:sz w:val="28"/>
          <w:szCs w:val="28"/>
        </w:rPr>
        <w:t>189-ФЗ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799" w:rsidRDefault="00F64799" w:rsidP="00F123A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4DAF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</w:t>
      </w:r>
      <w:r w:rsidRPr="00C13931">
        <w:rPr>
          <w:rFonts w:ascii="Times New Roman" w:hAnsi="Times New Roman" w:cs="Times New Roman"/>
          <w:sz w:val="28"/>
          <w:szCs w:val="28"/>
        </w:rPr>
        <w:t xml:space="preserve">форму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4DAF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29" w:history="1">
        <w:r w:rsidRPr="002A4DAF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DAF">
        <w:rPr>
          <w:rFonts w:ascii="Times New Roman" w:hAnsi="Times New Roman" w:cs="Times New Roman"/>
          <w:sz w:val="28"/>
          <w:szCs w:val="28"/>
        </w:rPr>
        <w:t>(приложение к настоящему Порядку).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5" w:name="_Ref124456818"/>
      <w:r w:rsidRPr="002A574E">
        <w:rPr>
          <w:rFonts w:ascii="Times New Roman" w:hAnsi="Times New Roman" w:cs="Times New Roman"/>
          <w:sz w:val="28"/>
          <w:szCs w:val="28"/>
        </w:rPr>
        <w:t>Уполномоченным органом осуществляется выбор способ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52A22">
        <w:rPr>
          <w:rFonts w:ascii="Times New Roman" w:hAnsi="Times New Roman" w:cs="Times New Roman"/>
          <w:sz w:val="28"/>
          <w:szCs w:val="28"/>
        </w:rPr>
        <w:t xml:space="preserve">(способов) определения исполнителей услуг из числа способов, установленных </w:t>
      </w:r>
      <w:hyperlink r:id="rId30" w:history="1">
        <w:r w:rsidRPr="00B52A22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Pr="00B52A2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№189-ФЗ</w:t>
      </w:r>
      <w:r w:rsidRPr="00B52A22">
        <w:rPr>
          <w:rFonts w:ascii="Times New Roman" w:hAnsi="Times New Roman" w:cs="Times New Roman"/>
          <w:sz w:val="28"/>
          <w:szCs w:val="28"/>
        </w:rPr>
        <w:t>, если такой способ не определен федеральными законами, решениями Президента Российской Федерации, Правительства</w:t>
      </w:r>
      <w:r w:rsidRPr="002A574E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B52A22">
        <w:rPr>
          <w:rFonts w:ascii="Times New Roman" w:hAnsi="Times New Roman" w:cs="Times New Roman"/>
          <w:sz w:val="28"/>
          <w:szCs w:val="28"/>
        </w:rPr>
        <w:t xml:space="preserve">Федерации, </w:t>
      </w:r>
      <w:r>
        <w:rPr>
          <w:rFonts w:ascii="Times New Roman" w:hAnsi="Times New Roman" w:cs="Times New Roman"/>
          <w:sz w:val="28"/>
          <w:szCs w:val="28"/>
        </w:rPr>
        <w:t xml:space="preserve">законами Тамбовской области </w:t>
      </w:r>
      <w:r w:rsidRPr="00B52A22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Тамбовской области</w:t>
      </w:r>
      <w:r w:rsidRPr="002A574E">
        <w:rPr>
          <w:rFonts w:ascii="Times New Roman" w:hAnsi="Times New Roman" w:cs="Times New Roman"/>
          <w:sz w:val="28"/>
          <w:szCs w:val="28"/>
        </w:rPr>
        <w:t>, исходя из оценки значений следующих показателей, проводимой в установленном им порядке (с учетом критериев оценки, содержащихся в указанном порядке):</w:t>
      </w:r>
      <w:bookmarkEnd w:id="5"/>
    </w:p>
    <w:p w:rsidR="00F64799" w:rsidRPr="00140DD6" w:rsidRDefault="00F64799" w:rsidP="00F12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6" w:name="_Ref127200196"/>
      <w:r w:rsidRPr="00140DD6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 w:rsidRPr="00140DD6">
        <w:rPr>
          <w:rFonts w:ascii="Times New Roman" w:hAnsi="Times New Roman" w:cs="Times New Roman"/>
          <w:iCs/>
          <w:sz w:val="28"/>
          <w:szCs w:val="28"/>
        </w:rPr>
        <w:t xml:space="preserve">муниципальных </w:t>
      </w:r>
      <w:r w:rsidRPr="00140DD6">
        <w:rPr>
          <w:rFonts w:ascii="Times New Roman" w:hAnsi="Times New Roman" w:cs="Times New Roman"/>
          <w:sz w:val="28"/>
          <w:szCs w:val="28"/>
        </w:rPr>
        <w:t xml:space="preserve">услуг в социальной сфере, оказываемых </w:t>
      </w:r>
      <w:r w:rsidRPr="00140DD6">
        <w:rPr>
          <w:rFonts w:ascii="Times New Roman" w:hAnsi="Times New Roman" w:cs="Times New Roman"/>
          <w:iCs/>
          <w:sz w:val="28"/>
          <w:szCs w:val="28"/>
        </w:rPr>
        <w:t xml:space="preserve">муниципальными </w:t>
      </w:r>
      <w:r w:rsidRPr="00140DD6">
        <w:rPr>
          <w:rFonts w:ascii="Times New Roman" w:hAnsi="Times New Roman" w:cs="Times New Roman"/>
          <w:sz w:val="28"/>
          <w:szCs w:val="28"/>
        </w:rPr>
        <w:t>учреждениями, для потребителей услуг;</w:t>
      </w:r>
      <w:bookmarkEnd w:id="6"/>
    </w:p>
    <w:p w:rsidR="00F64799" w:rsidRDefault="00F64799" w:rsidP="00F123AA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7" w:name="_Ref127200208"/>
      <w:r>
        <w:rPr>
          <w:rFonts w:ascii="Times New Roman" w:hAnsi="Times New Roman" w:cs="Times New Roman"/>
          <w:sz w:val="28"/>
          <w:szCs w:val="28"/>
        </w:rPr>
        <w:t xml:space="preserve">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</w:t>
      </w:r>
      <w:r w:rsidRPr="00C63FE3">
        <w:rPr>
          <w:rFonts w:ascii="Times New Roman" w:hAnsi="Times New Roman" w:cs="Times New Roman"/>
          <w:sz w:val="28"/>
          <w:szCs w:val="28"/>
        </w:rPr>
        <w:t xml:space="preserve">оказанию </w:t>
      </w:r>
      <w:r>
        <w:rPr>
          <w:rFonts w:ascii="Times New Roman" w:hAnsi="Times New Roman" w:cs="Times New Roman"/>
          <w:sz w:val="28"/>
          <w:szCs w:val="28"/>
        </w:rPr>
        <w:t>муниципальная услуга в социальной сфере.</w:t>
      </w:r>
      <w:bookmarkStart w:id="8" w:name="_Ref124456856"/>
      <w:bookmarkEnd w:id="7"/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9" w:name="_Ref124837162"/>
      <w:r w:rsidRPr="002A574E">
        <w:rPr>
          <w:rFonts w:ascii="Times New Roman" w:hAnsi="Times New Roman" w:cs="Times New Roman"/>
          <w:sz w:val="28"/>
          <w:szCs w:val="28"/>
        </w:rPr>
        <w:t xml:space="preserve">По результатам оценки уполномоченным органом значений показателей, указанных в </w:t>
      </w:r>
      <w:hyperlink r:id="rId31" w:history="1">
        <w:r w:rsidRPr="002A574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  <w:bookmarkEnd w:id="8"/>
      <w:bookmarkEnd w:id="9"/>
    </w:p>
    <w:p w:rsidR="00F64799" w:rsidRPr="00D3164D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64D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2" w:history="1">
        <w:r w:rsidRPr="00D3164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D3164D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"низкая" либо к категории "высокая";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64D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3" w:history="1">
        <w:r w:rsidRPr="00D3164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D3164D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"значительное" либо</w:t>
      </w:r>
      <w:r w:rsidRPr="00284B6A">
        <w:rPr>
          <w:rFonts w:ascii="Times New Roman" w:hAnsi="Times New Roman" w:cs="Times New Roman"/>
          <w:sz w:val="28"/>
          <w:szCs w:val="28"/>
        </w:rPr>
        <w:t xml:space="preserve"> к категории "незначительное".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B6A">
        <w:rPr>
          <w:rFonts w:ascii="Times New Roman" w:hAnsi="Times New Roman" w:cs="Times New Roman"/>
          <w:sz w:val="28"/>
          <w:szCs w:val="28"/>
        </w:rPr>
        <w:t>Показатели, 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B6A">
        <w:rPr>
          <w:rFonts w:ascii="Times New Roman" w:hAnsi="Times New Roman" w:cs="Times New Roman"/>
          <w:sz w:val="28"/>
          <w:szCs w:val="28"/>
        </w:rPr>
        <w:t xml:space="preserve">настоящим пунктом, подлежат общественному обсуждению на заседаниях общественного совета, созданного при уполномоченном органе,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правовыми </w:t>
      </w:r>
      <w:r w:rsidRPr="00DE7B72">
        <w:rPr>
          <w:rFonts w:ascii="Times New Roman" w:hAnsi="Times New Roman" w:cs="Times New Roman"/>
          <w:sz w:val="28"/>
          <w:szCs w:val="28"/>
        </w:rPr>
        <w:t xml:space="preserve">актами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 (далее – общественный совет).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10" w:name="_Ref124779426"/>
      <w:r w:rsidRPr="002A574E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34" w:history="1">
        <w:r w:rsidRPr="002A574E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2A574E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"низкая", а значение показателя, указанного в </w:t>
      </w:r>
      <w:hyperlink r:id="rId35" w:history="1">
        <w:r w:rsidRPr="002A574E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2A574E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"незначительное", уполномоченный орган принимает решение о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социального заказа.</w:t>
      </w:r>
      <w:bookmarkEnd w:id="10"/>
    </w:p>
    <w:p w:rsidR="00F64799" w:rsidRPr="00C93DA8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DA8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440E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93DA8">
        <w:rPr>
          <w:rFonts w:ascii="Times New Roman" w:hAnsi="Times New Roman" w:cs="Times New Roman"/>
          <w:sz w:val="28"/>
          <w:szCs w:val="28"/>
        </w:rPr>
        <w:t xml:space="preserve">социального заказа, значение показателя, указанного в </w:t>
      </w:r>
      <w:hyperlink r:id="rId36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к категории "низкая", а значение показателя, указанного в </w:t>
      </w:r>
      <w:hyperlink r:id="rId37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C93DA8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к категории "незначительное", уполномоченный орган выносит на заседание общественного совета вопрос об одобрении продолжения формирования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задания в целях </w:t>
      </w:r>
      <w:r w:rsidRPr="00440E2F"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F64799" w:rsidRPr="00C93DA8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DA8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38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C93DA8">
        <w:rPr>
          <w:rFonts w:ascii="Times New Roman" w:hAnsi="Times New Roman" w:cs="Times New Roman"/>
          <w:sz w:val="28"/>
          <w:szCs w:val="28"/>
        </w:rPr>
        <w:t xml:space="preserve"> </w:t>
      </w:r>
      <w:r w:rsidRPr="00D3164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к категории "значительное", уполномоченный орган принимает решение об осуществлении отбора исполнителей услуг в целях </w:t>
      </w:r>
      <w:r w:rsidRPr="003620A5"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620A5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</w:t>
      </w:r>
      <w:r w:rsidRPr="00CF213C">
        <w:rPr>
          <w:rFonts w:ascii="Times New Roman" w:hAnsi="Times New Roman" w:cs="Times New Roman"/>
          <w:sz w:val="28"/>
          <w:szCs w:val="28"/>
        </w:rPr>
        <w:t xml:space="preserve">заказа в дополнение к  формированию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F213C">
        <w:rPr>
          <w:rFonts w:ascii="Times New Roman" w:hAnsi="Times New Roman" w:cs="Times New Roman"/>
          <w:sz w:val="28"/>
          <w:szCs w:val="28"/>
        </w:rPr>
        <w:t>социального заказа вне зависимости от</w:t>
      </w:r>
      <w:r w:rsidRPr="00C93DA8">
        <w:rPr>
          <w:rFonts w:ascii="Times New Roman" w:hAnsi="Times New Roman" w:cs="Times New Roman"/>
          <w:sz w:val="28"/>
          <w:szCs w:val="28"/>
        </w:rPr>
        <w:t xml:space="preserve"> значения показателя, указанного в </w:t>
      </w:r>
      <w:hyperlink r:id="rId39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C93DA8">
        <w:rPr>
          <w:rFonts w:ascii="Times New Roman" w:hAnsi="Times New Roman" w:cs="Times New Roman"/>
          <w:sz w:val="28"/>
          <w:szCs w:val="28"/>
        </w:rPr>
        <w:t>.</w:t>
      </w:r>
    </w:p>
    <w:p w:rsidR="00F64799" w:rsidRPr="00CF213C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DA8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0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к категории "высокая", а значение показателя, указанного в </w:t>
      </w:r>
      <w:hyperlink r:id="rId41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C93DA8">
        <w:rPr>
          <w:rFonts w:ascii="Times New Roman" w:hAnsi="Times New Roman" w:cs="Times New Roman"/>
          <w:sz w:val="28"/>
          <w:szCs w:val="28"/>
        </w:rPr>
        <w:t xml:space="preserve">к категории "незначительное", и в </w:t>
      </w:r>
      <w:r w:rsidRPr="003620A5">
        <w:rPr>
          <w:rFonts w:ascii="Times New Roman" w:hAnsi="Times New Roman" w:cs="Times New Roman"/>
          <w:sz w:val="28"/>
          <w:szCs w:val="28"/>
        </w:rPr>
        <w:t xml:space="preserve">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93DA8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 проводится независимая оценка качества условий </w:t>
      </w:r>
      <w:r w:rsidRPr="003620A5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93DA8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DA8">
        <w:rPr>
          <w:rFonts w:ascii="Times New Roman" w:hAnsi="Times New Roman" w:cs="Times New Roman"/>
          <w:sz w:val="28"/>
          <w:szCs w:val="28"/>
        </w:rPr>
        <w:t xml:space="preserve">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3620A5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C93DA8">
        <w:rPr>
          <w:rFonts w:ascii="Times New Roman" w:hAnsi="Times New Roman" w:cs="Times New Roman"/>
          <w:sz w:val="28"/>
          <w:szCs w:val="28"/>
        </w:rPr>
        <w:t xml:space="preserve">оциального заказа на основании определенных по результатам такой оценки за последние 3 года показателей удовлетворенности </w:t>
      </w:r>
      <w:r w:rsidRPr="00CF213C">
        <w:rPr>
          <w:rFonts w:ascii="Times New Roman" w:hAnsi="Times New Roman" w:cs="Times New Roman"/>
          <w:sz w:val="28"/>
          <w:szCs w:val="28"/>
        </w:rPr>
        <w:t xml:space="preserve">условиями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F213C">
        <w:rPr>
          <w:rFonts w:ascii="Times New Roman" w:hAnsi="Times New Roman" w:cs="Times New Roman"/>
          <w:sz w:val="28"/>
          <w:szCs w:val="28"/>
        </w:rPr>
        <w:t xml:space="preserve"> услуг в социальной сфере:</w:t>
      </w:r>
    </w:p>
    <w:p w:rsidR="00F64799" w:rsidRPr="00CF213C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13C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51 процента до 100 процентов, - решение о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CF213C">
        <w:rPr>
          <w:rFonts w:ascii="Times New Roman" w:hAnsi="Times New Roman" w:cs="Times New Roman"/>
          <w:sz w:val="28"/>
          <w:szCs w:val="28"/>
        </w:rPr>
        <w:t>оциального заказа.</w:t>
      </w:r>
    </w:p>
    <w:p w:rsidR="00F64799" w:rsidRPr="00CF213C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13C">
        <w:rPr>
          <w:rFonts w:ascii="Times New Roman" w:hAnsi="Times New Roman" w:cs="Times New Roman"/>
          <w:sz w:val="28"/>
          <w:szCs w:val="28"/>
        </w:rPr>
        <w:t>если указанные показатели составляют от 0 процентов до 51 процента (включительно), - решение о проведении отбора исполнителей услуг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13C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F213C">
        <w:rPr>
          <w:rFonts w:ascii="Times New Roman" w:hAnsi="Times New Roman" w:cs="Times New Roman"/>
          <w:sz w:val="28"/>
          <w:szCs w:val="28"/>
        </w:rPr>
        <w:t xml:space="preserve"> </w:t>
      </w:r>
      <w:r w:rsidRPr="00CF213C">
        <w:rPr>
          <w:rFonts w:ascii="Times New Roman" w:hAnsi="Times New Roman" w:cs="Times New Roman"/>
          <w:sz w:val="28"/>
          <w:szCs w:val="28"/>
        </w:rPr>
        <w:br/>
        <w:t xml:space="preserve">об обеспечении его осуществления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sz w:val="28"/>
          <w:szCs w:val="28"/>
        </w:rPr>
        <w:t xml:space="preserve"> социального заказа в дополнение к формированию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CF213C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CF213C">
        <w:rPr>
          <w:rFonts w:ascii="Times New Roman" w:hAnsi="Times New Roman" w:cs="Times New Roman"/>
          <w:sz w:val="28"/>
          <w:szCs w:val="28"/>
        </w:rPr>
        <w:t>оциального заказа;</w:t>
      </w:r>
    </w:p>
    <w:p w:rsidR="00F64799" w:rsidRPr="00C93DA8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"/>
      <w:bookmarkEnd w:id="11"/>
      <w:r w:rsidRPr="00CF213C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подпункте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_Ref127200196 \r \h </w:instrText>
      </w:r>
      <w:r w:rsidRPr="00F900A0"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13C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_Ref124456818 \r \h </w:instrText>
      </w:r>
      <w:r w:rsidRPr="00F900A0"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13C">
        <w:rPr>
          <w:rFonts w:ascii="Times New Roman" w:hAnsi="Times New Roman" w:cs="Times New Roman"/>
          <w:sz w:val="28"/>
          <w:szCs w:val="28"/>
        </w:rPr>
        <w:t>настоящего Порядка, относится к категории "высокая", а значение</w:t>
      </w:r>
      <w:r w:rsidRPr="00C93DA8">
        <w:rPr>
          <w:rFonts w:ascii="Times New Roman" w:hAnsi="Times New Roman" w:cs="Times New Roman"/>
          <w:sz w:val="28"/>
          <w:szCs w:val="28"/>
        </w:rPr>
        <w:t xml:space="preserve"> показателя, указанного в </w:t>
      </w:r>
      <w:hyperlink r:id="rId42" w:history="1">
        <w:r w:rsidRPr="00C93DA8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C93DA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C93DA8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 Порядка</w:t>
      </w:r>
      <w:r w:rsidRPr="00C93DA8">
        <w:rPr>
          <w:rFonts w:ascii="Times New Roman" w:hAnsi="Times New Roman" w:cs="Times New Roman"/>
          <w:sz w:val="28"/>
          <w:szCs w:val="28"/>
        </w:rPr>
        <w:t xml:space="preserve">, относится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C93DA8">
        <w:rPr>
          <w:rFonts w:ascii="Times New Roman" w:hAnsi="Times New Roman" w:cs="Times New Roman"/>
          <w:sz w:val="28"/>
          <w:szCs w:val="28"/>
        </w:rPr>
        <w:t xml:space="preserve">к категории "незначительное", и в </w:t>
      </w:r>
      <w:r w:rsidRPr="003620A5">
        <w:rPr>
          <w:rFonts w:ascii="Times New Roman" w:hAnsi="Times New Roman" w:cs="Times New Roman"/>
          <w:sz w:val="28"/>
          <w:szCs w:val="28"/>
        </w:rPr>
        <w:t xml:space="preserve">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93DA8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DA8">
        <w:rPr>
          <w:rFonts w:ascii="Times New Roman" w:hAnsi="Times New Roman" w:cs="Times New Roman"/>
          <w:sz w:val="28"/>
          <w:szCs w:val="28"/>
        </w:rPr>
        <w:t xml:space="preserve">независимая оценка качества условий </w:t>
      </w:r>
      <w:r w:rsidRPr="003620A5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93DA8"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 принимает решение о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3620A5">
        <w:rPr>
          <w:rFonts w:ascii="Times New Roman" w:hAnsi="Times New Roman" w:cs="Times New Roman"/>
          <w:iCs/>
          <w:sz w:val="28"/>
          <w:szCs w:val="28"/>
        </w:rPr>
        <w:t xml:space="preserve"> с</w:t>
      </w:r>
      <w:r w:rsidRPr="00C93DA8">
        <w:rPr>
          <w:rFonts w:ascii="Times New Roman" w:hAnsi="Times New Roman" w:cs="Times New Roman"/>
          <w:sz w:val="28"/>
          <w:szCs w:val="28"/>
        </w:rPr>
        <w:t>оциального заказа.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DA8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C93DA8">
        <w:rPr>
          <w:rFonts w:ascii="Times New Roman" w:hAnsi="Times New Roman" w:cs="Times New Roman"/>
          <w:sz w:val="28"/>
          <w:szCs w:val="28"/>
        </w:rPr>
        <w:t xml:space="preserve"> социального заказа, с учетом решения, принятого уполномоченным органом в соответствии с </w:t>
      </w:r>
      <w:hyperlink w:anchor="Par6" w:history="1">
        <w:r w:rsidRPr="00C93DA8"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Pr="00C93DA8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в </w:t>
      </w:r>
      <w:hyperlink r:id="rId43" w:history="1">
        <w:r w:rsidRPr="00D3164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_Ref127200196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а)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D3164D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"высокая", а значение показателя, указанного в </w:t>
      </w:r>
      <w:hyperlink r:id="rId44" w:history="1">
        <w:r w:rsidRPr="00D3164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_Ref127200208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б)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D3164D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REF _Ref124456818 \r \h </w:instrText>
        </w:r>
        <w:r w:rsidRPr="00D42656"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hyperlink>
      <w:r w:rsidRPr="00D3164D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"незначительное", уполномоченный орган рассмат</w:t>
      </w:r>
      <w:r w:rsidRPr="00C93DA8">
        <w:rPr>
          <w:rFonts w:ascii="Times New Roman" w:hAnsi="Times New Roman" w:cs="Times New Roman"/>
          <w:sz w:val="28"/>
          <w:szCs w:val="28"/>
        </w:rPr>
        <w:t xml:space="preserve">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3620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93DA8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:rsidR="00F64799" w:rsidRPr="00CF213C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CF213C">
        <w:rPr>
          <w:rFonts w:ascii="Times New Roman" w:hAnsi="Times New Roman" w:cs="Times New Roman"/>
          <w:iCs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CF213C">
        <w:rPr>
          <w:rFonts w:ascii="Times New Roman" w:hAnsi="Times New Roman" w:cs="Times New Roman"/>
          <w:iCs/>
          <w:sz w:val="28"/>
          <w:szCs w:val="28"/>
        </w:rPr>
        <w:t xml:space="preserve"> услуг по направлению деятельности «реализация дополнительных общеразвивающих программ для детей»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связи с реализацией </w:t>
      </w:r>
      <w:r w:rsidRPr="006C1D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Тамбовской области</w:t>
      </w:r>
      <w:r w:rsidRPr="006C1D61">
        <w:rPr>
          <w:rFonts w:ascii="Times New Roman" w:hAnsi="Times New Roman" w:cs="Times New Roman"/>
          <w:sz w:val="28"/>
          <w:szCs w:val="28"/>
        </w:rPr>
        <w:t xml:space="preserve"> Целевой модели развития региональных систем дополнительного образования детей,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213C">
        <w:rPr>
          <w:rFonts w:ascii="Times New Roman" w:hAnsi="Times New Roman" w:cs="Times New Roman"/>
          <w:sz w:val="28"/>
          <w:szCs w:val="28"/>
        </w:rPr>
        <w:t xml:space="preserve">уполномоченным органом одновременно с решениями, принимаемыми в соответствии с пунктами </w:t>
      </w:r>
      <w:r w:rsidRPr="00CF213C">
        <w:rPr>
          <w:rFonts w:ascii="Times New Roman" w:hAnsi="Times New Roman" w:cs="Times New Roman"/>
          <w:sz w:val="28"/>
          <w:szCs w:val="28"/>
        </w:rPr>
        <w:fldChar w:fldCharType="begin"/>
      </w:r>
      <w:r w:rsidRPr="00CF213C">
        <w:rPr>
          <w:rFonts w:ascii="Times New Roman" w:hAnsi="Times New Roman" w:cs="Times New Roman"/>
          <w:sz w:val="28"/>
          <w:szCs w:val="28"/>
        </w:rPr>
        <w:instrText xml:space="preserve"> REF _Ref124456818 \r \h </w:instrText>
      </w:r>
      <w:r w:rsidRPr="00CF213C">
        <w:rPr>
          <w:rFonts w:ascii="Times New Roman" w:hAnsi="Times New Roman" w:cs="Times New Roman"/>
          <w:sz w:val="28"/>
          <w:szCs w:val="28"/>
        </w:rPr>
      </w:r>
      <w:r w:rsidRPr="00CF213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12</w:t>
      </w:r>
      <w:r w:rsidRPr="00CF213C">
        <w:rPr>
          <w:rFonts w:ascii="Times New Roman" w:hAnsi="Times New Roman" w:cs="Times New Roman"/>
          <w:sz w:val="28"/>
          <w:szCs w:val="28"/>
        </w:rPr>
        <w:fldChar w:fldCharType="end"/>
      </w:r>
      <w:r w:rsidRPr="00CF213C">
        <w:rPr>
          <w:rFonts w:ascii="Times New Roman" w:hAnsi="Times New Roman" w:cs="Times New Roman"/>
          <w:sz w:val="28"/>
          <w:szCs w:val="28"/>
        </w:rPr>
        <w:t>-</w:t>
      </w:r>
      <w:r w:rsidRPr="00CF213C">
        <w:rPr>
          <w:rFonts w:ascii="Times New Roman" w:hAnsi="Times New Roman" w:cs="Times New Roman"/>
          <w:sz w:val="28"/>
          <w:szCs w:val="28"/>
        </w:rPr>
        <w:fldChar w:fldCharType="begin"/>
      </w:r>
      <w:r w:rsidRPr="00CF213C">
        <w:rPr>
          <w:rFonts w:ascii="Times New Roman" w:hAnsi="Times New Roman" w:cs="Times New Roman"/>
          <w:sz w:val="28"/>
          <w:szCs w:val="28"/>
        </w:rPr>
        <w:instrText xml:space="preserve"> REF _Ref124779426 \r \h </w:instrText>
      </w:r>
      <w:r w:rsidRPr="00CF213C">
        <w:rPr>
          <w:rFonts w:ascii="Times New Roman" w:hAnsi="Times New Roman" w:cs="Times New Roman"/>
          <w:sz w:val="28"/>
          <w:szCs w:val="28"/>
        </w:rPr>
      </w:r>
      <w:r w:rsidRPr="00CF213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14</w:t>
      </w:r>
      <w:r w:rsidRPr="00CF213C">
        <w:rPr>
          <w:rFonts w:ascii="Times New Roman" w:hAnsi="Times New Roman" w:cs="Times New Roman"/>
          <w:sz w:val="28"/>
          <w:szCs w:val="28"/>
        </w:rPr>
        <w:fldChar w:fldCharType="end"/>
      </w:r>
      <w:r w:rsidRPr="00CF213C">
        <w:rPr>
          <w:rFonts w:ascii="Times New Roman" w:hAnsi="Times New Roman" w:cs="Times New Roman"/>
          <w:sz w:val="28"/>
          <w:szCs w:val="28"/>
        </w:rPr>
        <w:t xml:space="preserve"> предусматривается отбор исполнителей услуг в соответствии с социальным сертификатом.</w:t>
      </w:r>
    </w:p>
    <w:p w:rsidR="00F64799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Информация об утвержденных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случаях, предусмотренных частью 7 статьи 9 Федерального закона №189-ФЗ, в целях заключения соглашений, предусмотренных частью 7 статьи 6 Федерального закона №189-ФЗ, уполномоченный орган передает полномочие по заключению таких соглашений с исполнителями услуг органам местного самоуправления города Кирсанова Тамбовской области, уполномоченным на формирование муниципальных социальных заказов.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формой отчета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об исполнении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 в социальной сфере, отнесенных к полномочиям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города Кирсанова Тамбовской области</w:t>
      </w:r>
      <w:r w:rsidRPr="002A574E">
        <w:rPr>
          <w:rFonts w:ascii="Times New Roman" w:hAnsi="Times New Roman" w:cs="Times New Roman"/>
          <w:sz w:val="28"/>
          <w:szCs w:val="28"/>
        </w:rPr>
        <w:t xml:space="preserve">, </w:t>
      </w:r>
      <w:r w:rsidRPr="002A574E">
        <w:rPr>
          <w:rFonts w:ascii="Times New Roman" w:hAnsi="Times New Roman" w:cs="Times New Roman"/>
          <w:iCs/>
          <w:sz w:val="28"/>
          <w:szCs w:val="28"/>
        </w:rPr>
        <w:t>утвержденной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настоящим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постановлением </w:t>
      </w:r>
      <w:r w:rsidRPr="002A574E">
        <w:rPr>
          <w:rFonts w:ascii="Times New Roman" w:hAnsi="Times New Roman" w:cs="Times New Roman"/>
          <w:sz w:val="28"/>
          <w:szCs w:val="28"/>
        </w:rPr>
        <w:t xml:space="preserve">формирует отчет об исполнении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социального заказа по итогам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социального заказа в отчетном финансовом году в </w:t>
      </w:r>
      <w:r w:rsidRPr="0004763F">
        <w:rPr>
          <w:rFonts w:ascii="Times New Roman" w:hAnsi="Times New Roman" w:cs="Times New Roman"/>
          <w:sz w:val="28"/>
          <w:szCs w:val="28"/>
        </w:rPr>
        <w:t>течение 14</w:t>
      </w:r>
      <w:r w:rsidRPr="002A574E">
        <w:rPr>
          <w:rFonts w:ascii="Times New Roman" w:hAnsi="Times New Roman" w:cs="Times New Roman"/>
          <w:sz w:val="28"/>
          <w:szCs w:val="28"/>
        </w:rPr>
        <w:t xml:space="preserve"> дней со дня предоставления исполнителями услуг отчетов об исполнении соглашений, предусмотренных </w:t>
      </w:r>
      <w:hyperlink r:id="rId45" w:history="1">
        <w:r w:rsidRPr="002A574E">
          <w:rPr>
            <w:rFonts w:ascii="Times New Roman" w:hAnsi="Times New Roman" w:cs="Times New Roman"/>
            <w:sz w:val="28"/>
            <w:szCs w:val="28"/>
          </w:rPr>
          <w:t>частью 6 статьи 9</w:t>
        </w:r>
      </w:hyperlink>
      <w:r w:rsidRPr="002A574E">
        <w:rPr>
          <w:rFonts w:ascii="Times New Roman" w:hAnsi="Times New Roman" w:cs="Times New Roman"/>
          <w:sz w:val="28"/>
          <w:szCs w:val="28"/>
        </w:rPr>
        <w:t xml:space="preserve"> Федерального закона №189-ФЗ (далее - соглашение), и сведений о достижении показателей, характеризующих качество и (или) объем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социальной сфере, включенных в отчеты о выполнении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задания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учреждений, функции и полномочия учредителя которых осуществляет уполномоченный орган.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Контроль за оказанием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F64799" w:rsidRDefault="00F64799" w:rsidP="00F123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утвержденным </w:t>
      </w:r>
      <w:r>
        <w:rPr>
          <w:rFonts w:ascii="Times New Roman" w:hAnsi="Times New Roman" w:cs="Times New Roman"/>
          <w:iCs/>
          <w:sz w:val="28"/>
          <w:szCs w:val="28"/>
        </w:rPr>
        <w:t>муниципальным</w:t>
      </w:r>
      <w:r w:rsidRPr="00F8635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социальным заказом установлен объем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задания, правила осуществления контроля за оказанием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социальной </w:t>
      </w:r>
      <w:r w:rsidRPr="00F8635F">
        <w:rPr>
          <w:rFonts w:ascii="Times New Roman" w:hAnsi="Times New Roman" w:cs="Times New Roman"/>
          <w:sz w:val="28"/>
          <w:szCs w:val="28"/>
        </w:rPr>
        <w:t xml:space="preserve">сфере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оказывающими услуги в социальной сфере в соответствии с </w:t>
      </w:r>
      <w:r>
        <w:rPr>
          <w:rFonts w:ascii="Times New Roman" w:hAnsi="Times New Roman" w:cs="Times New Roman"/>
          <w:iCs/>
          <w:sz w:val="28"/>
          <w:szCs w:val="28"/>
        </w:rPr>
        <w:t>муниципальным</w:t>
      </w:r>
      <w:r w:rsidRPr="00F8635F">
        <w:rPr>
          <w:rFonts w:ascii="Times New Roman" w:hAnsi="Times New Roman" w:cs="Times New Roman"/>
          <w:iCs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оциальным заказом, определяются в соответствии с пунктом </w:t>
      </w:r>
      <w:r w:rsidRPr="00DD07F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порядка формирования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Pr="00F8635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задания, </w:t>
      </w:r>
      <w:r w:rsidRPr="00F8635F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>
        <w:rPr>
          <w:rFonts w:ascii="Times New Roman" w:hAnsi="Times New Roman" w:cs="Times New Roman"/>
          <w:iCs/>
          <w:sz w:val="28"/>
          <w:szCs w:val="28"/>
        </w:rPr>
        <w:t>постановлением Администрации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«23» октября 2015 года №1308 «О порядке формирования муниципального задания на оказание муниципальных услуг (выполнение работ) в отношении муниципальных учреждений города и финансового обеспечения выполнения муниципального задания» (с изменениями и дополнениями)</w:t>
      </w:r>
      <w:r w:rsidRPr="00F8635F">
        <w:rPr>
          <w:rFonts w:ascii="Times New Roman" w:hAnsi="Times New Roman" w:cs="Times New Roman"/>
          <w:sz w:val="28"/>
          <w:szCs w:val="28"/>
        </w:rPr>
        <w:t>.</w:t>
      </w:r>
    </w:p>
    <w:p w:rsidR="00F64799" w:rsidRDefault="00F64799" w:rsidP="00F123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0BA">
        <w:rPr>
          <w:rFonts w:ascii="Times New Roman" w:hAnsi="Times New Roman" w:cs="Times New Roman"/>
          <w:sz w:val="28"/>
          <w:szCs w:val="28"/>
        </w:rPr>
        <w:t xml:space="preserve">В случаях,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REF _Ref127340841 \r \h </w:instrText>
      </w:r>
      <w:r w:rsidRPr="00F900A0"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 w:rsidRPr="00F910BA">
        <w:rPr>
          <w:rFonts w:ascii="Times New Roman" w:hAnsi="Times New Roman" w:cs="Times New Roman"/>
          <w:sz w:val="28"/>
          <w:szCs w:val="28"/>
        </w:rPr>
        <w:t xml:space="preserve"> настоя</w:t>
      </w:r>
      <w:r>
        <w:rPr>
          <w:rFonts w:ascii="Times New Roman" w:hAnsi="Times New Roman" w:cs="Times New Roman"/>
          <w:sz w:val="28"/>
          <w:szCs w:val="28"/>
        </w:rPr>
        <w:t>щего Порядка</w:t>
      </w:r>
      <w:r w:rsidRPr="00F910BA">
        <w:rPr>
          <w:rFonts w:ascii="Times New Roman" w:hAnsi="Times New Roman" w:cs="Times New Roman"/>
          <w:sz w:val="28"/>
          <w:szCs w:val="28"/>
        </w:rPr>
        <w:t xml:space="preserve">, внеплановая проверка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910BA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910BA">
        <w:rPr>
          <w:rFonts w:ascii="Times New Roman" w:hAnsi="Times New Roman" w:cs="Times New Roman"/>
          <w:sz w:val="28"/>
          <w:szCs w:val="28"/>
        </w:rPr>
        <w:t xml:space="preserve"> задания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910BA">
        <w:rPr>
          <w:rFonts w:ascii="Times New Roman" w:hAnsi="Times New Roman" w:cs="Times New Roman"/>
          <w:sz w:val="28"/>
          <w:szCs w:val="28"/>
        </w:rPr>
        <w:t xml:space="preserve"> учреждением, в отношении которого уполномоченный орган, утвердивший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910BA">
        <w:rPr>
          <w:rFonts w:ascii="Times New Roman" w:hAnsi="Times New Roman" w:cs="Times New Roman"/>
          <w:sz w:val="28"/>
          <w:szCs w:val="28"/>
        </w:rPr>
        <w:t xml:space="preserve"> социальный заказ, не осуществляет функции и полномочия учредителя, может быть инициирована этим уполномоченным органом.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Предметом контроля за оказанием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услуг</w:t>
      </w:r>
      <w:r w:rsidRPr="002A574E">
        <w:rPr>
          <w:rFonts w:ascii="Times New Roman" w:hAnsi="Times New Roman" w:cs="Times New Roman"/>
          <w:sz w:val="28"/>
          <w:szCs w:val="28"/>
        </w:rPr>
        <w:t xml:space="preserve"> в социальной сфере исполнителями услуг, не являющимися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учреждениями, является достижение показателей, характеризующих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>
        <w:rPr>
          <w:rFonts w:ascii="Times New Roman" w:hAnsi="Times New Roman" w:cs="Times New Roman"/>
          <w:iCs/>
          <w:sz w:val="28"/>
          <w:szCs w:val="28"/>
        </w:rPr>
        <w:t>муниципальный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социальный заказ, а также соблюдение положений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A574E">
        <w:rPr>
          <w:rFonts w:ascii="Times New Roman" w:hAnsi="Times New Roman" w:cs="Times New Roman"/>
          <w:sz w:val="28"/>
          <w:szCs w:val="28"/>
        </w:rPr>
        <w:t xml:space="preserve">правового акта, устанавливающего стандарт (порядок)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услуги</w:t>
      </w:r>
      <w:r w:rsidRPr="002A574E">
        <w:rPr>
          <w:rFonts w:ascii="Times New Roman" w:hAnsi="Times New Roman" w:cs="Times New Roman"/>
          <w:sz w:val="28"/>
          <w:szCs w:val="28"/>
        </w:rPr>
        <w:t xml:space="preserve"> в социальной сфере, а при отсутствии такого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муниципальными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учреждениями, является обеспечение достижения исполнителями услуг показателей, характеризующих качество и (или) объем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услуги в социальной сфере, определенных соглашением, а также соблюдения исполнителем услуг положений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правового акта, устанавливающего стандарт (порядок)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уполномоченным органом.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Уполномоченным органом проводятся плановые проверки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в соответствии с утвержденным им планом проведения плановых проверок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на соответствующий финансовый год, но не чаще одного раза в 2 года </w:t>
      </w:r>
      <w:r w:rsidRPr="002A574E">
        <w:rPr>
          <w:rFonts w:ascii="Times New Roman" w:hAnsi="Times New Roman" w:cs="Times New Roman"/>
          <w:sz w:val="28"/>
          <w:szCs w:val="28"/>
        </w:rPr>
        <w:br/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правового акта, устанавливающего стандарт (порядок)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2A574E">
        <w:rPr>
          <w:rFonts w:ascii="Times New Roman" w:hAnsi="Times New Roman" w:cs="Times New Roman"/>
          <w:sz w:val="28"/>
          <w:szCs w:val="28"/>
        </w:rPr>
        <w:t xml:space="preserve">слуги в социальной сфере, а при отсутствии такого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A574E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A574E">
        <w:rPr>
          <w:rFonts w:ascii="Times New Roman" w:hAnsi="Times New Roman" w:cs="Times New Roman"/>
          <w:sz w:val="28"/>
          <w:szCs w:val="28"/>
        </w:rPr>
        <w:t>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12" w:name="_Ref127340841"/>
      <w:r w:rsidRPr="002A574E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на основании </w:t>
      </w:r>
      <w:r w:rsidRPr="00C044C2">
        <w:rPr>
          <w:rFonts w:ascii="Times New Roman" w:hAnsi="Times New Roman" w:cs="Times New Roman"/>
          <w:sz w:val="28"/>
          <w:szCs w:val="28"/>
        </w:rPr>
        <w:t>распоряжения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уполномоченного органа в следующих случаях:</w:t>
      </w:r>
      <w:bookmarkEnd w:id="12"/>
    </w:p>
    <w:p w:rsidR="00F64799" w:rsidRPr="00F16245" w:rsidRDefault="00F64799" w:rsidP="00F123AA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F16245">
        <w:rPr>
          <w:rFonts w:ascii="Times New Roman" w:hAnsi="Times New Roman" w:cs="Times New Roman"/>
          <w:sz w:val="28"/>
          <w:szCs w:val="28"/>
        </w:rPr>
        <w:t xml:space="preserve">в связи с обращениями и требованиями контрольно-надзорных </w:t>
      </w:r>
      <w:r w:rsidRPr="00F16245">
        <w:rPr>
          <w:rFonts w:ascii="Times New Roman" w:hAnsi="Times New Roman" w:cs="Times New Roman"/>
          <w:sz w:val="28"/>
          <w:szCs w:val="28"/>
        </w:rPr>
        <w:br/>
        <w:t>и правоохранительных органов Российской Федерации;</w:t>
      </w:r>
    </w:p>
    <w:p w:rsidR="00F64799" w:rsidRPr="00F16245" w:rsidRDefault="00F64799" w:rsidP="00F123AA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F16245">
        <w:rPr>
          <w:rFonts w:ascii="Times New Roman" w:hAnsi="Times New Roman" w:cs="Times New Roman"/>
          <w:sz w:val="28"/>
          <w:szCs w:val="28"/>
        </w:rPr>
        <w:t xml:space="preserve">в связи с поступлением в уполномоченный орган заявления потребителя услуг о неоказании или ненадлежащем оказании </w:t>
      </w:r>
      <w:r w:rsidRPr="00F16245">
        <w:rPr>
          <w:rFonts w:ascii="Times New Roman" w:hAnsi="Times New Roman" w:cs="Times New Roman"/>
          <w:iCs/>
          <w:sz w:val="28"/>
          <w:szCs w:val="28"/>
        </w:rPr>
        <w:t>муниципальных у</w:t>
      </w:r>
      <w:r w:rsidRPr="00F16245">
        <w:rPr>
          <w:rFonts w:ascii="Times New Roman" w:hAnsi="Times New Roman" w:cs="Times New Roman"/>
          <w:sz w:val="28"/>
          <w:szCs w:val="28"/>
        </w:rPr>
        <w:t>слуг в социальной сфере исполнителем услуг.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>Проверки подразделяются на:</w:t>
      </w:r>
    </w:p>
    <w:p w:rsidR="00F64799" w:rsidRPr="00F16245" w:rsidRDefault="00F64799" w:rsidP="00F123AA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F16245">
        <w:rPr>
          <w:rFonts w:ascii="Times New Roman" w:hAnsi="Times New Roman" w:cs="Times New Roman"/>
          <w:sz w:val="28"/>
          <w:szCs w:val="28"/>
        </w:rPr>
        <w:t>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F64799" w:rsidRPr="00F16245" w:rsidRDefault="00F64799" w:rsidP="00F123AA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F16245">
        <w:rPr>
          <w:rFonts w:ascii="Times New Roman" w:hAnsi="Times New Roman" w:cs="Times New Roman"/>
          <w:sz w:val="28"/>
          <w:szCs w:val="28"/>
        </w:rPr>
        <w:t>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Срок проведения проверки определяется </w:t>
      </w:r>
      <w:r w:rsidRPr="00C044C2">
        <w:rPr>
          <w:rFonts w:ascii="Times New Roman" w:hAnsi="Times New Roman" w:cs="Times New Roman"/>
          <w:sz w:val="28"/>
          <w:szCs w:val="28"/>
        </w:rPr>
        <w:t>распоряжением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>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</w:t>
      </w:r>
      <w:r w:rsidRPr="00C044C2"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органа о проведении внеплановой проверки посредством направления копии </w:t>
      </w:r>
      <w:r w:rsidRPr="00C044C2"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Результаты проведения проверки отражаются в акте проверки </w:t>
      </w:r>
      <w:r w:rsidRPr="002A574E">
        <w:rPr>
          <w:rFonts w:ascii="Times New Roman" w:hAnsi="Times New Roman" w:cs="Times New Roman"/>
          <w:sz w:val="28"/>
          <w:szCs w:val="28"/>
        </w:rPr>
        <w:br/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F64799" w:rsidRDefault="00F64799" w:rsidP="00F123A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>В описании каждого нарушения, выявленного в ходе проведения проверки, указываются в том числе:</w:t>
      </w:r>
    </w:p>
    <w:p w:rsidR="00F64799" w:rsidRPr="00853868" w:rsidRDefault="00F64799" w:rsidP="00F123AA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2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53868">
        <w:rPr>
          <w:rFonts w:ascii="Times New Roman" w:hAnsi="Times New Roman" w:cs="Times New Roman"/>
          <w:sz w:val="28"/>
          <w:szCs w:val="28"/>
        </w:rPr>
        <w:t xml:space="preserve"> правовых актов, которые были нарушены;</w:t>
      </w:r>
    </w:p>
    <w:p w:rsidR="00F64799" w:rsidRPr="00853868" w:rsidRDefault="00F64799" w:rsidP="00F123AA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2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>период, к которому относится выявленное нарушение.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Результатами осуществления контроля за оказанием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A574E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муниципальными</w:t>
      </w:r>
      <w:r w:rsidRPr="002A574E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2A574E">
        <w:rPr>
          <w:rFonts w:ascii="Times New Roman" w:hAnsi="Times New Roman" w:cs="Times New Roman"/>
          <w:sz w:val="28"/>
          <w:szCs w:val="28"/>
        </w:rPr>
        <w:t>чреждениями, являются:</w:t>
      </w:r>
    </w:p>
    <w:p w:rsidR="00F64799" w:rsidRPr="00853868" w:rsidRDefault="00F64799" w:rsidP="00F123AA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>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F64799" w:rsidRPr="00853868" w:rsidRDefault="00F64799" w:rsidP="00F123AA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 xml:space="preserve">анализ причин отклонения фактических значений, характеризующих качество и (или) объем оказания муниципальной услуги, </w:t>
      </w:r>
      <w:r w:rsidRPr="00853868">
        <w:rPr>
          <w:rFonts w:ascii="Times New Roman" w:hAnsi="Times New Roman" w:cs="Times New Roman"/>
          <w:sz w:val="28"/>
          <w:szCs w:val="28"/>
        </w:rPr>
        <w:br/>
        <w:t>от плановых значений, установленных соглашением;</w:t>
      </w:r>
    </w:p>
    <w:p w:rsidR="00F64799" w:rsidRPr="00853868" w:rsidRDefault="00F64799" w:rsidP="00F123AA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 xml:space="preserve">определение соблюдения исполнителем услуг положений муниципального правового акта, устанавливающего стандарт (порядок) оказания </w:t>
      </w:r>
      <w:r w:rsidRPr="00853868">
        <w:rPr>
          <w:rFonts w:ascii="Times New Roman" w:hAnsi="Times New Roman" w:cs="Times New Roman"/>
          <w:iCs/>
          <w:sz w:val="28"/>
          <w:szCs w:val="28"/>
        </w:rPr>
        <w:t xml:space="preserve">муниципальной </w:t>
      </w:r>
      <w:r w:rsidRPr="00853868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муниципального правового акта - требований к условиям и порядку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85386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53868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уполномоченным органом;</w:t>
      </w:r>
    </w:p>
    <w:p w:rsidR="00F64799" w:rsidRPr="00853868" w:rsidRDefault="00F64799" w:rsidP="00F123AA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853868">
        <w:rPr>
          <w:rFonts w:ascii="Times New Roman" w:hAnsi="Times New Roman" w:cs="Times New Roman"/>
          <w:sz w:val="28"/>
          <w:szCs w:val="28"/>
        </w:rPr>
        <w:t xml:space="preserve">анализ причин несоблюдения исполнителем услуг положений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53868">
        <w:rPr>
          <w:rFonts w:ascii="Times New Roman" w:hAnsi="Times New Roman" w:cs="Times New Roman"/>
          <w:sz w:val="28"/>
          <w:szCs w:val="28"/>
        </w:rPr>
        <w:t xml:space="preserve"> правового акта, устанавливающего стандарт (порядок)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85386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53868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53868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85386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53868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уполномоченным органом.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40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 xml:space="preserve">Материалы по результатам проверки, а также иные документы </w:t>
      </w:r>
      <w:r w:rsidRPr="002A574E">
        <w:rPr>
          <w:rFonts w:ascii="Times New Roman" w:hAnsi="Times New Roman" w:cs="Times New Roman"/>
          <w:sz w:val="28"/>
          <w:szCs w:val="28"/>
        </w:rPr>
        <w:br/>
        <w:t>и информация, полученные (разработанные) в ходе ее осуществления, хранятся уполномоченным органом не менее 5 лет.</w:t>
      </w:r>
    </w:p>
    <w:p w:rsidR="00F64799" w:rsidRPr="002A574E" w:rsidRDefault="00F64799" w:rsidP="00F123A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2A574E">
        <w:rPr>
          <w:rFonts w:ascii="Times New Roman" w:hAnsi="Times New Roman" w:cs="Times New Roman"/>
          <w:sz w:val="28"/>
          <w:szCs w:val="28"/>
        </w:rPr>
        <w:t>На основании акта проверки уполномоченный орган:</w:t>
      </w:r>
    </w:p>
    <w:p w:rsidR="00F64799" w:rsidRPr="006A4370" w:rsidRDefault="00F64799" w:rsidP="00F123A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6A4370">
        <w:rPr>
          <w:rFonts w:ascii="Times New Roman" w:hAnsi="Times New Roman" w:cs="Times New Roman"/>
          <w:sz w:val="28"/>
          <w:szCs w:val="28"/>
        </w:rPr>
        <w:t xml:space="preserve">принимает меры по обеспечению достижения плановых значений, характеризующих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F64799" w:rsidRPr="006A4370" w:rsidRDefault="00F64799" w:rsidP="00F123A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6A4370">
        <w:rPr>
          <w:rFonts w:ascii="Times New Roman" w:hAnsi="Times New Roman" w:cs="Times New Roman"/>
          <w:sz w:val="28"/>
          <w:szCs w:val="28"/>
        </w:rPr>
        <w:t xml:space="preserve">принимает меры по обеспечению соблюдения исполнителем услуг положений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370">
        <w:rPr>
          <w:rFonts w:ascii="Times New Roman" w:hAnsi="Times New Roman" w:cs="Times New Roman"/>
          <w:sz w:val="28"/>
          <w:szCs w:val="28"/>
        </w:rPr>
        <w:t xml:space="preserve"> правового акта, устанавливающего стандарт (порядок)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370">
        <w:rPr>
          <w:rFonts w:ascii="Times New Roman" w:hAnsi="Times New Roman" w:cs="Times New Roman"/>
          <w:sz w:val="28"/>
          <w:szCs w:val="28"/>
        </w:rPr>
        <w:t xml:space="preserve"> правового акта - требований </w:t>
      </w:r>
      <w:r w:rsidRPr="006A4370">
        <w:rPr>
          <w:rFonts w:ascii="Times New Roman" w:hAnsi="Times New Roman" w:cs="Times New Roman"/>
          <w:sz w:val="28"/>
          <w:szCs w:val="28"/>
        </w:rPr>
        <w:br/>
        <w:t xml:space="preserve">к условиям и порядку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6A4370">
        <w:rPr>
          <w:rFonts w:ascii="Times New Roman" w:hAnsi="Times New Roman" w:cs="Times New Roman"/>
          <w:sz w:val="28"/>
          <w:szCs w:val="28"/>
        </w:rPr>
        <w:br/>
        <w:t>в социальной сфере, установленных уполномоченным органом;</w:t>
      </w:r>
    </w:p>
    <w:p w:rsidR="00F64799" w:rsidRPr="006A4370" w:rsidRDefault="00F64799" w:rsidP="00F123A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6A4370">
        <w:rPr>
          <w:rFonts w:ascii="Times New Roman" w:hAnsi="Times New Roman" w:cs="Times New Roman"/>
          <w:sz w:val="28"/>
          <w:szCs w:val="28"/>
        </w:rPr>
        <w:t xml:space="preserve">принимает решение о возврате средств субсидии в бюджет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  <w:r w:rsidRPr="006A4370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F64799" w:rsidRPr="006A4370" w:rsidRDefault="00F64799" w:rsidP="00F123A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6A4370">
        <w:rPr>
          <w:rFonts w:ascii="Times New Roman" w:hAnsi="Times New Roman" w:cs="Times New Roman"/>
          <w:sz w:val="28"/>
          <w:szCs w:val="28"/>
        </w:rPr>
        <w:t>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370">
        <w:rPr>
          <w:rFonts w:ascii="Times New Roman" w:hAnsi="Times New Roman" w:cs="Times New Roman"/>
          <w:sz w:val="28"/>
          <w:szCs w:val="28"/>
        </w:rPr>
        <w:t xml:space="preserve">по результатам проверки был установлен факт неоказания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sz w:val="28"/>
          <w:szCs w:val="28"/>
        </w:rPr>
        <w:t xml:space="preserve"> 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 и (или) нарушении стандарта (порядка)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A4370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F64799" w:rsidRPr="006A4370" w:rsidRDefault="00F64799" w:rsidP="00F123A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6A4370">
        <w:rPr>
          <w:rFonts w:ascii="Times New Roman" w:hAnsi="Times New Roman" w:cs="Times New Roman"/>
          <w:sz w:val="28"/>
          <w:szCs w:val="28"/>
        </w:rPr>
        <w:t xml:space="preserve">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A4370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соглашением.</w:t>
      </w:r>
    </w:p>
    <w:p w:rsidR="00F64799" w:rsidRDefault="00F64799" w:rsidP="00F123A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F64799" w:rsidSect="00F123AA">
          <w:headerReference w:type="default" r:id="rId46"/>
          <w:footerReference w:type="default" r:id="rId47"/>
          <w:pgSz w:w="11906" w:h="16838"/>
          <w:pgMar w:top="1440" w:right="567" w:bottom="1440" w:left="1134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right"/>
        <w:outlineLvl w:val="0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Утверждена</w:t>
      </w:r>
    </w:p>
    <w:p w:rsidR="00F64799" w:rsidRPr="00ED6530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постановлением </w:t>
      </w:r>
      <w:r>
        <w:rPr>
          <w:rFonts w:ascii="Times New Roman" w:hAnsi="Times New Roman" w:cs="Times New Roman"/>
          <w:szCs w:val="22"/>
        </w:rPr>
        <w:t>Администрации</w:t>
      </w:r>
    </w:p>
    <w:p w:rsidR="00F64799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города Кирсанова Тамбовской области</w:t>
      </w:r>
    </w:p>
    <w:p w:rsidR="00F64799" w:rsidRPr="00ED6530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от ___ _______ 20__ г. N ___</w:t>
      </w: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  <w:bookmarkStart w:id="13" w:name="Par36"/>
      <w:bookmarkEnd w:id="13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7"/>
      </w:tblGrid>
      <w:tr w:rsidR="00F64799" w:rsidRPr="00ED6530" w:rsidTr="00F123AA">
        <w:tc>
          <w:tcPr>
            <w:tcW w:w="133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СОЦИАЛЬНЫЙ ЗАКАЗ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оказание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в социальной сфере на 20__ год и на плановый период 20__ - 20__ годов </w:t>
            </w:r>
            <w:hyperlink w:anchor="Par1059" w:tooltip="&lt;1&gt; Ф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(муниципальных) информационных систем в сфере бюджетных правоотношений, в том числе посредством информац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&lt;1&gt;</w:t>
              </w:r>
            </w:hyperlink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 _______________ 20__ г. </w:t>
            </w:r>
            <w:hyperlink w:anchor="Par1060" w:tooltip="&lt;2&gt; Указывается дата формирования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4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9248"/>
        <w:gridCol w:w="1417"/>
        <w:gridCol w:w="1113"/>
      </w:tblGrid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ind w:left="470" w:hanging="470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по ОКПО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Уполномоченный орган</w:t>
            </w: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Глава БК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(полное наименование уполномоченного органа)</w:t>
            </w:r>
          </w:p>
        </w:tc>
        <w:tc>
          <w:tcPr>
            <w:tcW w:w="141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бюджета </w:t>
            </w:r>
            <w:hyperlink w:anchor="Par1061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ind w:firstLine="470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 </w:t>
            </w:r>
            <w:hyperlink r:id="rId48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ОКТМО</w:t>
              </w:r>
            </w:hyperlink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Статус </w:t>
            </w:r>
            <w:hyperlink w:anchor="Par1062" w:tooltip="&lt;4&gt; Указывается &quot;1&quot; в случае, если формируется впервые, &quot;2&quot; - в случае внесения изменений в утвержденный государственный (муниципальный) социальный заказ и формирования нового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Направление деятельности </w:t>
            </w:r>
            <w:hyperlink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сфере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843"/>
      </w:tblGrid>
      <w:tr w:rsidR="00F64799" w:rsidRPr="00ED6530" w:rsidTr="00F123AA">
        <w:tc>
          <w:tcPr>
            <w:tcW w:w="14521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bookmarkStart w:id="14" w:name="Par75"/>
            <w:bookmarkEnd w:id="14"/>
            <w:r w:rsidRPr="00ED6530">
              <w:rPr>
                <w:rFonts w:ascii="Times New Roman" w:hAnsi="Times New Roman" w:cs="Times New Roman"/>
                <w:szCs w:val="22"/>
              </w:rPr>
              <w:t xml:space="preserve">I.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оказание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в социальной сфере (далее - </w:t>
            </w:r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F64799" w:rsidRPr="00ED6530" w:rsidTr="00F123AA">
        <w:tc>
          <w:tcPr>
            <w:tcW w:w="14521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5" w:name="Par76"/>
            <w:bookmarkEnd w:id="15"/>
            <w:r w:rsidRPr="00ED6530">
              <w:rPr>
                <w:rFonts w:ascii="Times New Roman" w:hAnsi="Times New Roman" w:cs="Times New Roman"/>
                <w:szCs w:val="22"/>
              </w:rPr>
              <w:t xml:space="preserve">1.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очередной финансовый год)</w:t>
            </w: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49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</w:tr>
      <w:tr w:rsidR="00F64799" w:rsidRPr="00ED6530" w:rsidTr="00F123AA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tbl>
      <w:tblPr>
        <w:tblW w:w="145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843"/>
        <w:gridCol w:w="29"/>
      </w:tblGrid>
      <w:tr w:rsidR="00F64799" w:rsidRPr="00ED6530" w:rsidTr="00F123AA">
        <w:trPr>
          <w:trHeight w:val="403"/>
        </w:trPr>
        <w:tc>
          <w:tcPr>
            <w:tcW w:w="14550" w:type="dxa"/>
            <w:gridSpan w:val="1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6" w:name="Par177"/>
            <w:bookmarkEnd w:id="16"/>
            <w:r w:rsidRPr="00ED6530">
              <w:rPr>
                <w:rFonts w:ascii="Times New Roman" w:hAnsi="Times New Roman" w:cs="Times New Roman"/>
                <w:szCs w:val="22"/>
              </w:rPr>
              <w:t xml:space="preserve">2.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1-й год планового периода)</w:t>
            </w: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50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задания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задания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rPr>
          <w:gridAfter w:val="1"/>
          <w:wAfter w:w="29" w:type="dxa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51"/>
          <w:footerReference w:type="default" r:id="rId52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768"/>
        <w:gridCol w:w="75"/>
      </w:tblGrid>
      <w:tr w:rsidR="00F64799" w:rsidRPr="00ED6530" w:rsidTr="00F123AA">
        <w:trPr>
          <w:gridAfter w:val="1"/>
          <w:wAfter w:w="75" w:type="dxa"/>
          <w:trHeight w:val="312"/>
        </w:trPr>
        <w:tc>
          <w:tcPr>
            <w:tcW w:w="14446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7" w:name="Par278"/>
            <w:bookmarkEnd w:id="17"/>
            <w:r w:rsidRPr="00ED6530">
              <w:rPr>
                <w:rFonts w:ascii="Times New Roman" w:hAnsi="Times New Roman" w:cs="Times New Roman"/>
                <w:szCs w:val="22"/>
              </w:rPr>
              <w:t xml:space="preserve">3.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2-й год планового периода)</w:t>
            </w: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53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</w:tr>
      <w:tr w:rsidR="00F64799" w:rsidRPr="00ED6530" w:rsidTr="00F123AA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54"/>
          <w:footerReference w:type="default" r:id="rId55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783"/>
        <w:gridCol w:w="60"/>
      </w:tblGrid>
      <w:tr w:rsidR="00F64799" w:rsidRPr="00ED6530" w:rsidTr="00F123AA">
        <w:trPr>
          <w:gridAfter w:val="1"/>
          <w:wAfter w:w="60" w:type="dxa"/>
          <w:trHeight w:val="520"/>
        </w:trPr>
        <w:tc>
          <w:tcPr>
            <w:tcW w:w="14461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8" w:name="Par379"/>
            <w:bookmarkEnd w:id="18"/>
            <w:r w:rsidRPr="00ED6530">
              <w:rPr>
                <w:rFonts w:ascii="Times New Roman" w:hAnsi="Times New Roman" w:cs="Times New Roman"/>
                <w:szCs w:val="22"/>
              </w:rPr>
              <w:t xml:space="preserve">4.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- 20__ годы (на 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за пределами планового периода)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56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</w:tr>
      <w:tr w:rsidR="00F64799" w:rsidRPr="00ED6530" w:rsidTr="00F123AA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57"/>
          <w:footerReference w:type="default" r:id="rId5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521"/>
      </w:tblGrid>
      <w:tr w:rsidR="00F64799" w:rsidRPr="00ED6530" w:rsidTr="00F123AA">
        <w:tc>
          <w:tcPr>
            <w:tcW w:w="145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bookmarkStart w:id="19" w:name="Par480"/>
            <w:bookmarkEnd w:id="19"/>
            <w:r w:rsidRPr="00ED6530">
              <w:rPr>
                <w:rFonts w:ascii="Times New Roman" w:hAnsi="Times New Roman" w:cs="Times New Roman"/>
                <w:szCs w:val="22"/>
              </w:rPr>
              <w:t xml:space="preserve">II.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</w:tr>
      <w:tr w:rsidR="00F64799" w:rsidRPr="00ED6530" w:rsidTr="00F123AA">
        <w:tc>
          <w:tcPr>
            <w:tcW w:w="145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0" w:name="Par481"/>
            <w:bookmarkEnd w:id="20"/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3" w:tooltip="&lt;15&gt; Указывается наименование укрупненной государственной (муниципальной) услуги, под которой для целей настоящей примерной формы понимается несколько государственных (муниципальных) услуг в социальной сфере, соответствующих одному и тому же виду кода Общерос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&lt;15&gt;</w:t>
              </w:r>
            </w:hyperlink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________________________________________________________</w:t>
            </w:r>
          </w:p>
        </w:tc>
      </w:tr>
      <w:tr w:rsidR="00F64799" w:rsidRPr="00ED6530" w:rsidTr="00F123AA">
        <w:tc>
          <w:tcPr>
            <w:tcW w:w="145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21" w:name="Par483"/>
            <w:bookmarkEnd w:id="21"/>
            <w:r w:rsidRPr="00ED6530">
              <w:rPr>
                <w:rFonts w:ascii="Times New Roman" w:hAnsi="Times New Roman" w:cs="Times New Roman"/>
                <w:szCs w:val="22"/>
              </w:rPr>
              <w:t xml:space="preserve">1.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очередной финансовый год)</w:t>
            </w: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54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851"/>
        <w:gridCol w:w="850"/>
        <w:gridCol w:w="992"/>
        <w:gridCol w:w="993"/>
        <w:gridCol w:w="1134"/>
        <w:gridCol w:w="1134"/>
        <w:gridCol w:w="850"/>
        <w:gridCol w:w="851"/>
        <w:gridCol w:w="708"/>
        <w:gridCol w:w="709"/>
        <w:gridCol w:w="1134"/>
        <w:gridCol w:w="1134"/>
        <w:gridCol w:w="992"/>
        <w:gridCol w:w="851"/>
        <w:gridCol w:w="1417"/>
      </w:tblGrid>
      <w:tr w:rsidR="00F64799" w:rsidRPr="00ED6530" w:rsidTr="00F123A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(орган, уполномоченный на формирование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характеризующих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59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64799" w:rsidRPr="00ED6530" w:rsidTr="00F123A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60"/>
          <w:footerReference w:type="default" r:id="rId61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54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7"/>
        <w:gridCol w:w="204"/>
        <w:gridCol w:w="851"/>
        <w:gridCol w:w="850"/>
        <w:gridCol w:w="992"/>
        <w:gridCol w:w="993"/>
        <w:gridCol w:w="1134"/>
        <w:gridCol w:w="1134"/>
        <w:gridCol w:w="850"/>
        <w:gridCol w:w="851"/>
        <w:gridCol w:w="708"/>
        <w:gridCol w:w="709"/>
        <w:gridCol w:w="1134"/>
        <w:gridCol w:w="1134"/>
        <w:gridCol w:w="992"/>
        <w:gridCol w:w="851"/>
        <w:gridCol w:w="1375"/>
        <w:gridCol w:w="42"/>
      </w:tblGrid>
      <w:tr w:rsidR="00F64799" w:rsidRPr="00ED6530" w:rsidTr="00F123AA">
        <w:trPr>
          <w:gridBefore w:val="1"/>
          <w:gridAfter w:val="1"/>
          <w:wBefore w:w="647" w:type="dxa"/>
          <w:wAfter w:w="42" w:type="dxa"/>
          <w:trHeight w:val="713"/>
        </w:trPr>
        <w:tc>
          <w:tcPr>
            <w:tcW w:w="14762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22" w:name="Par613"/>
            <w:bookmarkEnd w:id="22"/>
            <w:r w:rsidRPr="00ED6530">
              <w:rPr>
                <w:rFonts w:ascii="Times New Roman" w:hAnsi="Times New Roman" w:cs="Times New Roman"/>
                <w:szCs w:val="22"/>
              </w:rPr>
              <w:t xml:space="preserve">2.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1-й год планового периода)</w:t>
            </w:r>
          </w:p>
        </w:tc>
      </w:tr>
      <w:tr w:rsidR="00F64799" w:rsidRPr="00ED6530" w:rsidTr="00F123AA"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(орган, уполномоченный на формирование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характеризующих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62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64799" w:rsidRPr="00ED6530" w:rsidTr="00F123AA"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851" w:type="dxa"/>
            <w:gridSpan w:val="2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63"/>
          <w:footerReference w:type="default" r:id="rId64"/>
          <w:pgSz w:w="16838" w:h="11906" w:orient="landscape"/>
          <w:pgMar w:top="566" w:right="1440" w:bottom="1133" w:left="1440" w:header="0" w:footer="0" w:gutter="0"/>
          <w:cols w:space="720"/>
          <w:noEndnote/>
        </w:sect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58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709"/>
        <w:gridCol w:w="708"/>
        <w:gridCol w:w="1134"/>
        <w:gridCol w:w="1134"/>
        <w:gridCol w:w="709"/>
        <w:gridCol w:w="816"/>
        <w:gridCol w:w="35"/>
        <w:gridCol w:w="1275"/>
      </w:tblGrid>
      <w:tr w:rsidR="00F64799" w:rsidRPr="00ED6530" w:rsidTr="00F123AA">
        <w:trPr>
          <w:gridAfter w:val="2"/>
          <w:wAfter w:w="1310" w:type="dxa"/>
          <w:trHeight w:val="985"/>
        </w:trPr>
        <w:tc>
          <w:tcPr>
            <w:tcW w:w="14581" w:type="dxa"/>
            <w:gridSpan w:val="1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23" w:name="Par743"/>
            <w:bookmarkEnd w:id="23"/>
            <w:r w:rsidRPr="00ED6530">
              <w:rPr>
                <w:rFonts w:ascii="Times New Roman" w:hAnsi="Times New Roman" w:cs="Times New Roman"/>
                <w:szCs w:val="22"/>
              </w:rPr>
              <w:t xml:space="preserve">3.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2-й год планового периода)</w:t>
            </w:r>
          </w:p>
        </w:tc>
      </w:tr>
      <w:tr w:rsidR="00F64799" w:rsidRPr="00ED6530" w:rsidTr="00F123AA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(орган, уполномоченный на формирование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 услуг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характеризующих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65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64799" w:rsidRPr="00ED6530" w:rsidTr="00F123AA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10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55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566"/>
      </w:tblGrid>
      <w:tr w:rsidR="00F64799" w:rsidRPr="00ED6530" w:rsidTr="00F123AA">
        <w:trPr>
          <w:trHeight w:val="524"/>
        </w:trPr>
        <w:tc>
          <w:tcPr>
            <w:tcW w:w="15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24" w:name="Par873"/>
            <w:bookmarkEnd w:id="24"/>
            <w:r w:rsidRPr="00ED6530">
              <w:rPr>
                <w:rFonts w:ascii="Times New Roman" w:hAnsi="Times New Roman" w:cs="Times New Roman"/>
                <w:szCs w:val="22"/>
              </w:rPr>
              <w:t xml:space="preserve">4.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- 20__ годы (на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за пределами планового периода)</w:t>
            </w: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58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709"/>
        <w:gridCol w:w="708"/>
        <w:gridCol w:w="1134"/>
        <w:gridCol w:w="1134"/>
        <w:gridCol w:w="709"/>
        <w:gridCol w:w="808"/>
        <w:gridCol w:w="43"/>
        <w:gridCol w:w="1203"/>
        <w:gridCol w:w="52"/>
      </w:tblGrid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(орган, уполномоченный на формирование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характеризующих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Style w:val="Hyperlink"/>
                  <w:rFonts w:ascii="Times New Roman" w:hAnsi="Times New Roman"/>
                  <w:szCs w:val="22"/>
                </w:rPr>
                <w:t>&lt;23&gt;</w:t>
              </w:r>
            </w:hyperlink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66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64799" w:rsidRPr="00ED6530" w:rsidTr="00DF5F24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10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(орган, уполномоченный на формирование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характеризующих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67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rPr>
          <w:gridAfter w:val="1"/>
          <w:wAfter w:w="52" w:type="dxa"/>
        </w:trPr>
        <w:tc>
          <w:tcPr>
            <w:tcW w:w="10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RPr="00ED6530" w:rsidSect="00F123AA">
          <w:headerReference w:type="default" r:id="rId68"/>
          <w:footerReference w:type="default" r:id="rId69"/>
          <w:pgSz w:w="16838" w:h="11906" w:orient="landscape"/>
          <w:pgMar w:top="1133" w:right="678" w:bottom="566" w:left="567" w:header="0" w:footer="0" w:gutter="0"/>
          <w:cols w:space="720"/>
          <w:noEndnote/>
        </w:sectPr>
      </w:pPr>
    </w:p>
    <w:tbl>
      <w:tblPr>
        <w:tblW w:w="148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22"/>
      </w:tblGrid>
      <w:tr w:rsidR="00F64799" w:rsidRPr="00ED6530" w:rsidTr="00F123AA">
        <w:trPr>
          <w:trHeight w:val="636"/>
        </w:trPr>
        <w:tc>
          <w:tcPr>
            <w:tcW w:w="1482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bookmarkStart w:id="25" w:name="Par1003"/>
            <w:bookmarkEnd w:id="25"/>
            <w:r w:rsidRPr="00ED6530">
              <w:rPr>
                <w:rFonts w:ascii="Times New Roman" w:hAnsi="Times New Roman" w:cs="Times New Roman"/>
                <w:szCs w:val="22"/>
              </w:rPr>
              <w:t xml:space="preserve">III. Сведения о показателях, характеризующих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364" w:tblpY="1"/>
        <w:tblOverlap w:val="never"/>
        <w:tblW w:w="150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8"/>
        <w:gridCol w:w="850"/>
        <w:gridCol w:w="1814"/>
        <w:gridCol w:w="1757"/>
        <w:gridCol w:w="1020"/>
        <w:gridCol w:w="1020"/>
        <w:gridCol w:w="964"/>
        <w:gridCol w:w="1928"/>
        <w:gridCol w:w="3666"/>
      </w:tblGrid>
      <w:tr w:rsidR="00F64799" w:rsidRPr="00ED6530" w:rsidTr="00F123AA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муниципальную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 (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ную 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 </w:t>
            </w:r>
            <w:hyperlink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сфере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r>
              <w:rPr>
                <w:rFonts w:ascii="Times New Roman" w:hAnsi="Times New Roman" w:cs="Times New Roman"/>
                <w:szCs w:val="22"/>
              </w:rPr>
              <w:t xml:space="preserve">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</w:t>
            </w:r>
            <w:hyperlink w:anchor="Par1082" w:tooltip="&lt;24&gt; Заполняется в соответствии с показателями, характеризующими качество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м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&lt;24&gt;</w:t>
              </w:r>
            </w:hyperlink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r>
              <w:rPr>
                <w:rFonts w:ascii="Times New Roman" w:hAnsi="Times New Roman" w:cs="Times New Roman"/>
                <w:szCs w:val="22"/>
              </w:rPr>
              <w:t xml:space="preserve">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</w:t>
            </w:r>
            <w:hyperlink w:anchor="Par1083" w:tooltip="&lt;25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государственной (муниципальной) услуги в социальной сфере, включенных в графу 8 раз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&lt;25&gt;</w:t>
              </w:r>
            </w:hyperlink>
          </w:p>
        </w:tc>
      </w:tr>
      <w:tr w:rsidR="00F64799" w:rsidRPr="00ED6530" w:rsidTr="00F123AA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0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6" w:name="Par1023"/>
            <w:bookmarkEnd w:id="26"/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F64799" w:rsidRPr="00ED6530" w:rsidTr="00F123A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494"/>
        <w:gridCol w:w="1814"/>
        <w:gridCol w:w="2154"/>
      </w:tblGrid>
      <w:tr w:rsidR="00F64799" w:rsidRPr="00ED6530" w:rsidTr="00F123AA"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ab/>
              <w:t>Руководитель</w:t>
            </w:r>
          </w:p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(уполномоченное лицо)</w:t>
            </w:r>
          </w:p>
        </w:tc>
        <w:tc>
          <w:tcPr>
            <w:tcW w:w="249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________________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21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(Ф.И.О.)</w:t>
            </w: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397"/>
        <w:gridCol w:w="1587"/>
        <w:gridCol w:w="1133"/>
      </w:tblGrid>
      <w:tr w:rsidR="00F64799" w:rsidRPr="00ED6530" w:rsidTr="00F123AA"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"</w:t>
            </w:r>
          </w:p>
        </w:tc>
        <w:tc>
          <w:tcPr>
            <w:tcW w:w="3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"</w:t>
            </w:r>
          </w:p>
        </w:tc>
        <w:tc>
          <w:tcPr>
            <w:tcW w:w="1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right"/>
        <w:outlineLvl w:val="0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Утверждена</w:t>
      </w:r>
    </w:p>
    <w:p w:rsidR="00F64799" w:rsidRPr="00ED6530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постановлением </w:t>
      </w:r>
      <w:r>
        <w:rPr>
          <w:rFonts w:ascii="Times New Roman" w:hAnsi="Times New Roman" w:cs="Times New Roman"/>
          <w:szCs w:val="22"/>
        </w:rPr>
        <w:t>Администрации</w:t>
      </w:r>
    </w:p>
    <w:p w:rsidR="00F64799" w:rsidRDefault="00F64799" w:rsidP="00C044C2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города Кирсанова Тамбовской области</w:t>
      </w:r>
    </w:p>
    <w:p w:rsidR="00F64799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right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от ___ _______ 20__ г. N ___</w:t>
      </w: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  <w:bookmarkStart w:id="27" w:name="Par1094"/>
      <w:bookmarkEnd w:id="27"/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F64799" w:rsidRPr="00ED6530" w:rsidTr="00F123AA">
        <w:trPr>
          <w:jc w:val="center"/>
        </w:trPr>
        <w:tc>
          <w:tcPr>
            <w:tcW w:w="9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ОТЧЕТ</w:t>
            </w:r>
          </w:p>
        </w:tc>
      </w:tr>
      <w:tr w:rsidR="00F64799" w:rsidRPr="00ED6530" w:rsidTr="00F123AA">
        <w:trPr>
          <w:jc w:val="center"/>
        </w:trPr>
        <w:tc>
          <w:tcPr>
            <w:tcW w:w="9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Default="00F64799" w:rsidP="00C044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об исполнении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социального заказа на оказание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в социальной сфере, отнесенных к полномочиям орган</w:t>
            </w:r>
            <w:r>
              <w:rPr>
                <w:rFonts w:ascii="Times New Roman" w:hAnsi="Times New Roman" w:cs="Times New Roman"/>
                <w:szCs w:val="22"/>
              </w:rPr>
              <w:t>ам местного самоуправления города Кирсанова Тамбовской области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F64799" w:rsidRPr="00ED6530" w:rsidRDefault="00F64799" w:rsidP="00C044C2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20__ год и на плановый период 20__ - 20__ годов </w:t>
            </w:r>
            <w:hyperlink w:anchor="Par2705" w:tooltip="&lt;1&gt; Формируется с использованием государственной интегрированной информационной системы управления общественными финансами &quot;Электронный бюджет&quot;, в том числе посредством информационного взаимодействия с иными информационными системами федеральных органов испол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&lt;1&gt;</w:t>
              </w:r>
            </w:hyperlink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tbl>
      <w:tblPr>
        <w:tblW w:w="1457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8568"/>
        <w:gridCol w:w="1361"/>
        <w:gridCol w:w="964"/>
      </w:tblGrid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Форма </w:t>
            </w:r>
            <w:hyperlink r:id="rId71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"__" ______ 20__ г. </w:t>
            </w:r>
            <w:hyperlink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Уполномоченный орган </w:t>
            </w:r>
            <w:hyperlink w:anchor="Par2707" w:tooltip="&lt;3&gt; Указывается полное наименование уполномоченного органа, утверждающего федеральный социальный заказ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Глава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(указывается полное наименование уполномоченного органа)</w:t>
            </w: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деятельности </w:t>
            </w:r>
            <w:hyperlink w:anchor="Par2708" w:tooltip="&lt;4&gt; Указывается направление деятельности, в отношении которого формируется федеральный социальный заказ, соответствующее направлению деятельности, определенному частью 2 статьи 28 Федерального закона &quot;О государственном (муниципальном) социальном заказе на оказ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856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F123AA">
        <w:tc>
          <w:tcPr>
            <w:tcW w:w="36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Периодичность </w:t>
            </w:r>
            <w:hyperlink w:anchor="Par2709" w:tooltip="&lt;5&gt; Указывается 9 месяцев при формировании отчета по итогам исполнения федерального социального заказа за 9 месяцев текущего финансового года или один год при формировании отчета по итогам исполнения федерального социального заказа за отчетный финансовый год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8568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6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I. Сведения о фактическом достижении показателей, характеризующих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в социальной сфере (укрупненной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услуги)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7"/>
        <w:gridCol w:w="737"/>
        <w:gridCol w:w="708"/>
        <w:gridCol w:w="668"/>
        <w:gridCol w:w="567"/>
        <w:gridCol w:w="560"/>
        <w:gridCol w:w="532"/>
        <w:gridCol w:w="840"/>
        <w:gridCol w:w="907"/>
        <w:gridCol w:w="680"/>
        <w:gridCol w:w="680"/>
        <w:gridCol w:w="850"/>
        <w:gridCol w:w="567"/>
        <w:gridCol w:w="812"/>
        <w:gridCol w:w="907"/>
        <w:gridCol w:w="624"/>
        <w:gridCol w:w="737"/>
        <w:gridCol w:w="794"/>
        <w:gridCol w:w="1417"/>
        <w:gridCol w:w="1042"/>
      </w:tblGrid>
      <w:tr w:rsidR="00F64799" w:rsidRPr="00ED6530" w:rsidTr="00DF5F24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3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планового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предельного допустимого возможного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2712" w:tooltip="&lt;8&gt; 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государственной услуги (укрупненной государственной услуги), включенной в федеральный социальный з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3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услуги), на "__" ________ 20__ г. </w:t>
            </w:r>
            <w:hyperlink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2715" w:tooltip="&lt;11&gt; Указывается разница граф 13 и 7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Количество исполнителей услуг, исполнивших </w:t>
            </w:r>
            <w:r>
              <w:rPr>
                <w:rFonts w:ascii="Times New Roman" w:hAnsi="Times New Roman" w:cs="Times New Roman"/>
                <w:szCs w:val="22"/>
              </w:rPr>
              <w:t>муниципальное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задание, соглашение, с отклонениями, превышающими 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2716" w:tooltip="&lt;12&gt; Указывается количество исполнителей услуг, указанных в разделе IV настоящего документа, допустивших отклонения от показателей, характеризующих объем оказания государственной услуги, превышающие предельные допустимые возможные отклонения от указанных показ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Доля исполнителей услуг, исполнивших </w:t>
            </w:r>
            <w:r>
              <w:rPr>
                <w:rFonts w:ascii="Times New Roman" w:hAnsi="Times New Roman" w:cs="Times New Roman"/>
                <w:szCs w:val="22"/>
              </w:rPr>
              <w:t>муниципальное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задание, соглашение, с отклонениями, превышающими 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2717" w:tooltip="&lt;13&gt; Указывается доля в процентах исполнителей услуг, указанных в разделе IV настоящего документа, допустивших отклонения от показателей, характеризующих объем оказания государственной услуги, превышающие предельные допустимые возможные отклонения от указанных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2711" w:tooltip="&lt;7&gt; Рассчитывается как сумма показателей граф 8, 9, 10 и 11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в том числе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2713" w:tooltip="&lt;9&gt; Рассчитывается как сумма показателей граф 14, 15, 16 и 17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в том числе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2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муниципальными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задания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в соответствии с конкурсом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в соответствии с социальными сертификатами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муниципальными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задания </w:t>
            </w:r>
            <w:hyperlink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в соответствии с конкурсом </w:t>
            </w:r>
            <w:hyperlink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в соответствии с социальными сертификатами </w:t>
            </w:r>
            <w:hyperlink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8" w:name="Par1336"/>
            <w:bookmarkEnd w:id="28"/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29" w:name="Par1337"/>
            <w:bookmarkEnd w:id="29"/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0" w:name="Par1338"/>
            <w:bookmarkEnd w:id="30"/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1" w:name="Par1339"/>
            <w:bookmarkEnd w:id="31"/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2" w:name="Par1340"/>
            <w:bookmarkEnd w:id="32"/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3" w:name="Par1341"/>
            <w:bookmarkEnd w:id="33"/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4" w:name="Par1342"/>
            <w:bookmarkEnd w:id="34"/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5" w:name="Par1343"/>
            <w:bookmarkEnd w:id="35"/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6" w:name="Par1344"/>
            <w:bookmarkEnd w:id="36"/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7" w:name="Par1345"/>
            <w:bookmarkEnd w:id="37"/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8" w:name="Par1346"/>
            <w:bookmarkEnd w:id="38"/>
            <w:r w:rsidRPr="00ED6530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F64799" w:rsidRPr="00ED6530" w:rsidTr="00DF5F24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II. Сведения о фактическом достижении показателей,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характеризующих качество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в социальной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в социальной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сфере,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</w:t>
      </w: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</w:p>
    <w:tbl>
      <w:tblPr>
        <w:tblW w:w="15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850"/>
        <w:gridCol w:w="964"/>
        <w:gridCol w:w="737"/>
        <w:gridCol w:w="737"/>
        <w:gridCol w:w="826"/>
        <w:gridCol w:w="1137"/>
        <w:gridCol w:w="1559"/>
        <w:gridCol w:w="1559"/>
        <w:gridCol w:w="1843"/>
        <w:gridCol w:w="2126"/>
        <w:gridCol w:w="2059"/>
      </w:tblGrid>
      <w:tr w:rsidR="00F64799" w:rsidRPr="00ED6530" w:rsidTr="00DF5F24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планового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на "__" ____ 20_ год </w:t>
            </w:r>
            <w:hyperlink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8" w:tooltip="&lt;14&gt; Рассчитывается как разница граф 8 и 7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Количество исполнителей услуг, исполнивших </w:t>
            </w:r>
            <w:r>
              <w:rPr>
                <w:rFonts w:ascii="Times New Roman" w:hAnsi="Times New Roman" w:cs="Times New Roman"/>
                <w:szCs w:val="22"/>
              </w:rPr>
              <w:t>муниципальное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задание, соглашение, с отклонениями, превышающими 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19" w:tooltip="&lt;15&gt; Указывается количество исполнителей услуг, указанных в разделе IV настоящего документа, допустивших отклонения от показателей, характеризующих качество оказания государственной услуги, превышающие предельные допустимые возможные отклонения от указанных 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&lt;15&gt;</w:t>
              </w:r>
            </w:hyperlink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Доля исполнителей услуг, исполнивших </w:t>
            </w:r>
            <w:r>
              <w:rPr>
                <w:rFonts w:ascii="Times New Roman" w:hAnsi="Times New Roman" w:cs="Times New Roman"/>
                <w:szCs w:val="22"/>
              </w:rPr>
              <w:t>муниципальное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задание, соглашение, с отклонениями, превышающими 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0" w:tooltip="&lt;16&gt; Указывается доля в процентах исполнителей услуг, указанных в разделе IV настоящего документа, допустивших отклонения от показателей, характеризующих качество оказания государственной услуги, превышающие предельные допустимые возможные отклонения от указа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3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социа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9" w:name="Par1664"/>
            <w:bookmarkEnd w:id="39"/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0" w:name="Par1665"/>
            <w:bookmarkEnd w:id="40"/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F64799" w:rsidRPr="00ED6530" w:rsidTr="00DF5F24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>III. Сведения о плановых показателях, характеризующих объем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 xml:space="preserve">и качество оказания </w:t>
      </w:r>
      <w:r>
        <w:rPr>
          <w:rFonts w:ascii="Times New Roman" w:hAnsi="Times New Roman" w:cs="Times New Roman"/>
          <w:sz w:val="22"/>
          <w:szCs w:val="22"/>
        </w:rPr>
        <w:t>муниципальной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услуги в социальной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>сфере (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 в социальной сфере,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 xml:space="preserve">составляющих укрупненную </w:t>
      </w:r>
      <w:r>
        <w:rPr>
          <w:rFonts w:ascii="Times New Roman" w:hAnsi="Times New Roman" w:cs="Times New Roman"/>
          <w:sz w:val="22"/>
          <w:szCs w:val="22"/>
        </w:rPr>
        <w:t>муниципальную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услугу),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 xml:space="preserve">на "__" _________ 20__ года </w:t>
      </w:r>
      <w:hyperlink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<w:r w:rsidRPr="00ED6530">
          <w:rPr>
            <w:rFonts w:ascii="Times New Roman" w:hAnsi="Times New Roman" w:cs="Times New Roman"/>
            <w:color w:val="0000FF"/>
            <w:sz w:val="22"/>
            <w:szCs w:val="22"/>
          </w:rPr>
          <w:t>&lt;2&gt;</w:t>
        </w:r>
      </w:hyperlink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Наименование укрупненной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</w:t>
      </w:r>
      <w:hyperlink w:anchor="Par2721" w:tooltip="&lt;17&gt; Указывается наименование укрупненной государственной услуги, в случае если федеральный социальный заказ формируется в отношении укрупненных государственных услуг." w:history="1">
        <w:r w:rsidRPr="00ED6530">
          <w:rPr>
            <w:rFonts w:ascii="Times New Roman" w:hAnsi="Times New Roman" w:cs="Times New Roman"/>
            <w:color w:val="0000FF"/>
            <w:szCs w:val="22"/>
          </w:rPr>
          <w:t>&lt;17&gt;</w:t>
        </w:r>
      </w:hyperlink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</w:p>
    <w:tbl>
      <w:tblPr>
        <w:tblW w:w="152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737"/>
        <w:gridCol w:w="535"/>
        <w:gridCol w:w="709"/>
        <w:gridCol w:w="593"/>
        <w:gridCol w:w="680"/>
        <w:gridCol w:w="680"/>
        <w:gridCol w:w="737"/>
        <w:gridCol w:w="680"/>
        <w:gridCol w:w="680"/>
        <w:gridCol w:w="737"/>
        <w:gridCol w:w="566"/>
        <w:gridCol w:w="623"/>
        <w:gridCol w:w="737"/>
        <w:gridCol w:w="793"/>
        <w:gridCol w:w="566"/>
        <w:gridCol w:w="510"/>
        <w:gridCol w:w="346"/>
        <w:gridCol w:w="793"/>
        <w:gridCol w:w="963"/>
        <w:gridCol w:w="566"/>
        <w:gridCol w:w="680"/>
        <w:gridCol w:w="793"/>
      </w:tblGrid>
      <w:tr w:rsidR="00F64799" w:rsidRPr="00ED6530" w:rsidTr="00DF5F24"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Исполнитель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планового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3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планового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6" w:tooltip="&lt;22&gt; В отношении одного исполнителя услуг может быть указана информация о значении планового показателя, характеризующего объем оказания государственной услуги, только в отношении одного способа определения услуг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</w:tr>
      <w:tr w:rsidR="00F64799" w:rsidRPr="00ED6530" w:rsidTr="00DF5F2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код организации по Сводному реестру </w:t>
            </w:r>
            <w:hyperlink w:anchor="Par2722" w:tooltip="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исполнителя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организационно-правовая форма</w:t>
            </w: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оказываемый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оказываемый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муниципальными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задания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2725" w:tooltip="&lt;21&gt; Указывается на основании информации, включенной в государственное задание или соглашение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4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ОКОПФ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5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6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1" w:name="Par1801"/>
            <w:bookmarkEnd w:id="41"/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2" w:name="Par1802"/>
            <w:bookmarkEnd w:id="42"/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3" w:name="Par1803"/>
            <w:bookmarkEnd w:id="43"/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4" w:name="Par1807"/>
            <w:bookmarkEnd w:id="44"/>
            <w:r w:rsidRPr="00ED6530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5" w:name="Par1810"/>
            <w:bookmarkEnd w:id="45"/>
            <w:r w:rsidRPr="00ED6530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6" w:name="Par1811"/>
            <w:bookmarkEnd w:id="46"/>
            <w:r w:rsidRPr="00ED6530">
              <w:rPr>
                <w:rFonts w:ascii="Times New Roman" w:hAnsi="Times New Roman" w:cs="Times New Roman"/>
                <w:szCs w:val="22"/>
              </w:rPr>
              <w:t>23</w:t>
            </w:r>
          </w:p>
        </w:tc>
      </w:tr>
      <w:tr w:rsidR="00F64799" w:rsidRPr="00ED6530" w:rsidTr="00DF5F2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Итого по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услуге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 w:val="restart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Итого по 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услуге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 w:val="restart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DF5F24">
        <w:tc>
          <w:tcPr>
            <w:tcW w:w="566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5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  <w:vMerge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>IV. Сведения о фактических показателях, характеризующих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 xml:space="preserve">объем и качество оказания </w:t>
      </w:r>
      <w:r>
        <w:rPr>
          <w:rFonts w:ascii="Times New Roman" w:hAnsi="Times New Roman" w:cs="Times New Roman"/>
          <w:sz w:val="22"/>
          <w:szCs w:val="22"/>
        </w:rPr>
        <w:t>муниципальной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услуги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>в социальной сфере (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 в социальной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 xml:space="preserve">сфере, составляющих укрупненную </w:t>
      </w:r>
      <w:r>
        <w:rPr>
          <w:rFonts w:ascii="Times New Roman" w:hAnsi="Times New Roman" w:cs="Times New Roman"/>
          <w:sz w:val="22"/>
          <w:szCs w:val="22"/>
        </w:rPr>
        <w:t>муниципальную</w:t>
      </w:r>
      <w:r w:rsidRPr="00ED6530">
        <w:rPr>
          <w:rFonts w:ascii="Times New Roman" w:hAnsi="Times New Roman" w:cs="Times New Roman"/>
          <w:sz w:val="22"/>
          <w:szCs w:val="22"/>
        </w:rPr>
        <w:t xml:space="preserve"> услугу),</w:t>
      </w:r>
    </w:p>
    <w:p w:rsidR="00F64799" w:rsidRPr="00ED6530" w:rsidRDefault="00F64799" w:rsidP="00F123AA">
      <w:pPr>
        <w:pStyle w:val="ConsPlusNonformat"/>
        <w:suppressAutoHyphens/>
        <w:jc w:val="center"/>
        <w:rPr>
          <w:rFonts w:ascii="Times New Roman" w:hAnsi="Times New Roman" w:cs="Times New Roman"/>
          <w:sz w:val="22"/>
          <w:szCs w:val="22"/>
        </w:rPr>
      </w:pPr>
      <w:r w:rsidRPr="00ED6530">
        <w:rPr>
          <w:rFonts w:ascii="Times New Roman" w:hAnsi="Times New Roman" w:cs="Times New Roman"/>
          <w:sz w:val="22"/>
          <w:szCs w:val="22"/>
        </w:rPr>
        <w:t>на "__" _________ 20__ года</w:t>
      </w:r>
    </w:p>
    <w:p w:rsidR="00F64799" w:rsidRPr="00ED6530" w:rsidRDefault="00F64799" w:rsidP="00F123AA">
      <w:pPr>
        <w:pStyle w:val="ConsPlusNormal"/>
        <w:suppressAutoHyphens/>
        <w:jc w:val="both"/>
        <w:rPr>
          <w:rFonts w:ascii="Times New Roman" w:hAnsi="Times New Roman" w:cs="Times New Roman"/>
          <w:szCs w:val="22"/>
        </w:rPr>
      </w:pPr>
    </w:p>
    <w:p w:rsidR="00F64799" w:rsidRPr="00ED6530" w:rsidRDefault="00F64799" w:rsidP="00F123AA">
      <w:pPr>
        <w:pStyle w:val="ConsPlusNormal"/>
        <w:suppressAutoHyphens/>
        <w:jc w:val="center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 xml:space="preserve">Наименование укрупненной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</w:t>
      </w:r>
      <w:hyperlink w:anchor="Par2721" w:tooltip="&lt;17&gt; Указывается наименование укрупненной государственной услуги, в случае если федеральный социальный заказ формируется в отношении укрупненных государственных услуг." w:history="1">
        <w:r w:rsidRPr="00ED6530">
          <w:rPr>
            <w:rFonts w:ascii="Times New Roman" w:hAnsi="Times New Roman" w:cs="Times New Roman"/>
            <w:color w:val="0000FF"/>
            <w:szCs w:val="22"/>
          </w:rPr>
          <w:t>&lt;17&gt;</w:t>
        </w:r>
      </w:hyperlink>
    </w:p>
    <w:tbl>
      <w:tblPr>
        <w:tblW w:w="15858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510"/>
        <w:gridCol w:w="623"/>
        <w:gridCol w:w="623"/>
        <w:gridCol w:w="566"/>
        <w:gridCol w:w="566"/>
        <w:gridCol w:w="680"/>
        <w:gridCol w:w="566"/>
        <w:gridCol w:w="680"/>
        <w:gridCol w:w="566"/>
        <w:gridCol w:w="566"/>
        <w:gridCol w:w="566"/>
        <w:gridCol w:w="566"/>
        <w:gridCol w:w="737"/>
        <w:gridCol w:w="680"/>
        <w:gridCol w:w="566"/>
        <w:gridCol w:w="566"/>
        <w:gridCol w:w="566"/>
        <w:gridCol w:w="737"/>
        <w:gridCol w:w="680"/>
        <w:gridCol w:w="566"/>
        <w:gridCol w:w="566"/>
        <w:gridCol w:w="566"/>
        <w:gridCol w:w="737"/>
        <w:gridCol w:w="737"/>
        <w:gridCol w:w="566"/>
      </w:tblGrid>
      <w:tr w:rsidR="00F64799" w:rsidRPr="00ED6530" w:rsidTr="00A20F35"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Исполнитель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номер реестровой записи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Фактическое отклонение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</w:t>
            </w:r>
            <w:hyperlink w:anchor="Par2728" w:tooltip="&lt;24&gt; Указывается как разница графы 14 раздела IV и графы 14 раздела III настоящего документ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&lt;24&gt;</w:t>
              </w:r>
            </w:hyperlink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фактического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9" w:tooltip="&lt;25&gt; В отношении одного исполнителя услуг может быть указана информация о значении фактического показателя, характеризующего объем оказания государственной услуги, только в отношении одного способа определения услуг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&lt;25&gt;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Фактическое отклонение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30" w:tooltip="&lt;26&gt; Рассчитывается как разница между фактическим показателем, характеризующим объем оказания государственной услуги, включенным в соответствии со способом определения исполнителя услуг в одну из граф 19 - 22 раздела IV настоящего документа и плановым показате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&lt;26&gt;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31" w:tooltip="&lt;27&gt; Рассчитывается как разница графы 14 раздела III, графы 14 раздела IV и графы 15 раздела III настоящего документа (в случае, если значение предельного допустимого возможного отклонения от показателя, характеризующего качество оказания государственной услуг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&lt;27&gt;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32" w:tooltip="&lt;28&gt; Рассчитывается как разница графы 23 раздела IV и графы 23 раздела III настоящего документ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&lt;28&gt;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Причина превышения</w:t>
            </w: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уникальный код организации по Сводному реестру </w:t>
            </w:r>
            <w:hyperlink w:anchor="Par2722" w:tooltip="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исполнителя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организационно-правовая форма</w:t>
            </w: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оказываемый </w:t>
            </w:r>
            <w:r>
              <w:rPr>
                <w:rFonts w:ascii="Times New Roman" w:hAnsi="Times New Roman" w:cs="Times New Roman"/>
                <w:szCs w:val="22"/>
              </w:rPr>
              <w:t>муниципальными</w:t>
            </w:r>
          </w:p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оказываемый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муниципальными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задания </w:t>
            </w:r>
            <w:hyperlink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7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ОКОПФ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луг,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8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9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7" w:name="Par2219"/>
            <w:bookmarkEnd w:id="47"/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8" w:name="Par2224"/>
            <w:bookmarkEnd w:id="48"/>
            <w:r w:rsidRPr="00ED6530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49" w:name="Par2227"/>
            <w:bookmarkEnd w:id="49"/>
            <w:r w:rsidRPr="00ED6530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50" w:name="Par2228"/>
            <w:bookmarkEnd w:id="50"/>
            <w:r w:rsidRPr="00ED6530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26</w:t>
            </w: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Итого </w:t>
            </w:r>
            <w:hyperlink w:anchor="Par2733" w:tooltip="&lt;29&gt; Указывается суммарный объем по всем государственным услугам, входящим в состав укрупненной государственной услуги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&lt;29&gt;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Итого по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услуге </w:t>
            </w:r>
            <w:hyperlink w:anchor="Par2733" w:tooltip="&lt;29&gt; Указывается суммарный объем по всем государственным услугам, входящим в состав укрупненной государственной услуги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&lt;29&gt;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A20F35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Default="00F64799" w:rsidP="00F123AA">
      <w:pPr>
        <w:pStyle w:val="ConsPlusNormal"/>
        <w:suppressAutoHyphens/>
        <w:rPr>
          <w:rFonts w:ascii="Times New Roman" w:hAnsi="Times New Roman" w:cs="Times New Roman"/>
          <w:szCs w:val="22"/>
        </w:rPr>
        <w:sectPr w:rsidR="00F64799" w:rsidSect="002A1773">
          <w:pgSz w:w="16838" w:h="11906" w:orient="landscape"/>
          <w:pgMar w:top="845" w:right="1077" w:bottom="1701" w:left="1134" w:header="0" w:footer="0" w:gutter="0"/>
          <w:cols w:space="720"/>
          <w:formProt w:val="0"/>
          <w:docGrid w:linePitch="360"/>
        </w:sectPr>
      </w:pPr>
    </w:p>
    <w:tbl>
      <w:tblPr>
        <w:tblW w:w="15858" w:type="dxa"/>
        <w:tblInd w:w="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510"/>
        <w:gridCol w:w="623"/>
        <w:gridCol w:w="623"/>
        <w:gridCol w:w="285"/>
        <w:gridCol w:w="281"/>
        <w:gridCol w:w="566"/>
        <w:gridCol w:w="680"/>
        <w:gridCol w:w="60"/>
        <w:gridCol w:w="340"/>
        <w:gridCol w:w="166"/>
        <w:gridCol w:w="680"/>
        <w:gridCol w:w="566"/>
        <w:gridCol w:w="62"/>
        <w:gridCol w:w="340"/>
        <w:gridCol w:w="164"/>
        <w:gridCol w:w="566"/>
        <w:gridCol w:w="566"/>
        <w:gridCol w:w="737"/>
        <w:gridCol w:w="680"/>
        <w:gridCol w:w="65"/>
        <w:gridCol w:w="501"/>
        <w:gridCol w:w="566"/>
        <w:gridCol w:w="566"/>
        <w:gridCol w:w="737"/>
        <w:gridCol w:w="680"/>
        <w:gridCol w:w="566"/>
        <w:gridCol w:w="566"/>
        <w:gridCol w:w="566"/>
        <w:gridCol w:w="737"/>
        <w:gridCol w:w="737"/>
        <w:gridCol w:w="566"/>
      </w:tblGrid>
      <w:tr w:rsidR="00F64799" w:rsidRPr="00ED6530" w:rsidTr="002A1773"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2A1773"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2A1773">
        <w:trPr>
          <w:gridAfter w:val="11"/>
          <w:wAfter w:w="6788" w:type="dxa"/>
        </w:trPr>
        <w:tc>
          <w:tcPr>
            <w:tcW w:w="255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Руководитель</w:t>
            </w:r>
          </w:p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(уполномоченное лицо)</w:t>
            </w:r>
          </w:p>
        </w:tc>
        <w:tc>
          <w:tcPr>
            <w:tcW w:w="1587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8" w:type="dxa"/>
            <w:gridSpan w:val="6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64799" w:rsidRPr="00ED6530" w:rsidTr="002A1773">
        <w:trPr>
          <w:gridAfter w:val="11"/>
          <w:wAfter w:w="6788" w:type="dxa"/>
        </w:trPr>
        <w:tc>
          <w:tcPr>
            <w:tcW w:w="255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  <w:tr w:rsidR="00F64799" w:rsidRPr="00ED6530" w:rsidTr="002A1773">
        <w:trPr>
          <w:gridAfter w:val="11"/>
          <w:wAfter w:w="6788" w:type="dxa"/>
        </w:trPr>
        <w:tc>
          <w:tcPr>
            <w:tcW w:w="9070" w:type="dxa"/>
            <w:gridSpan w:val="2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"__" ____________ 20__ г.</w:t>
            </w:r>
          </w:p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64799" w:rsidRPr="00ED6530" w:rsidRDefault="00F64799" w:rsidP="00F123AA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64799" w:rsidRDefault="00F64799" w:rsidP="00B30A36">
      <w:pPr>
        <w:shd w:val="clear" w:color="auto" w:fill="FFFFFF"/>
        <w:ind w:right="-2"/>
        <w:rPr>
          <w:rFonts w:cs="Times New Roman"/>
        </w:rPr>
        <w:sectPr w:rsidR="00F64799" w:rsidSect="00A20F35">
          <w:pgSz w:w="16838" w:h="11906" w:orient="landscape"/>
          <w:pgMar w:top="845" w:right="1077" w:bottom="1701" w:left="1134" w:header="0" w:footer="0" w:gutter="0"/>
          <w:cols w:space="720"/>
          <w:formProt w:val="0"/>
          <w:docGrid w:linePitch="360"/>
        </w:sectPr>
      </w:pPr>
    </w:p>
    <w:p w:rsidR="00F64799" w:rsidRDefault="00F64799" w:rsidP="00B30A36">
      <w:pPr>
        <w:shd w:val="clear" w:color="auto" w:fill="FFFFFF"/>
        <w:ind w:right="-2"/>
        <w:rPr>
          <w:rFonts w:cs="Times New Roman"/>
        </w:rPr>
      </w:pPr>
    </w:p>
    <w:sectPr w:rsidR="00F64799" w:rsidSect="008F61E3">
      <w:pgSz w:w="11906" w:h="16838"/>
      <w:pgMar w:top="1134" w:right="845" w:bottom="1079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799" w:rsidRDefault="00F64799">
      <w:r>
        <w:separator/>
      </w:r>
    </w:p>
  </w:endnote>
  <w:endnote w:type="continuationSeparator" w:id="0">
    <w:p w:rsidR="00F64799" w:rsidRDefault="00F64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799" w:rsidRDefault="00F64799">
      <w:r>
        <w:separator/>
      </w:r>
    </w:p>
  </w:footnote>
  <w:footnote w:type="continuationSeparator" w:id="0">
    <w:p w:rsidR="00F64799" w:rsidRDefault="00F64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99" w:rsidRDefault="00F64799">
    <w:pPr>
      <w:pStyle w:val="ConsPlusNorma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0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1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5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1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7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2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20"/>
    <w:lvlOverride w:ilvl="0">
      <w:startOverride w:val="1"/>
    </w:lvlOverride>
  </w:num>
  <w:num w:numId="4">
    <w:abstractNumId w:val="1"/>
  </w:num>
  <w:num w:numId="5">
    <w:abstractNumId w:val="23"/>
  </w:num>
  <w:num w:numId="6">
    <w:abstractNumId w:val="16"/>
  </w:num>
  <w:num w:numId="7">
    <w:abstractNumId w:val="22"/>
  </w:num>
  <w:num w:numId="8">
    <w:abstractNumId w:val="10"/>
  </w:num>
  <w:num w:numId="9">
    <w:abstractNumId w:val="7"/>
  </w:num>
  <w:num w:numId="10">
    <w:abstractNumId w:val="11"/>
  </w:num>
  <w:num w:numId="11">
    <w:abstractNumId w:val="0"/>
  </w:num>
  <w:num w:numId="12">
    <w:abstractNumId w:val="18"/>
  </w:num>
  <w:num w:numId="13">
    <w:abstractNumId w:val="14"/>
  </w:num>
  <w:num w:numId="14">
    <w:abstractNumId w:val="2"/>
  </w:num>
  <w:num w:numId="15">
    <w:abstractNumId w:val="9"/>
  </w:num>
  <w:num w:numId="16">
    <w:abstractNumId w:val="17"/>
  </w:num>
  <w:num w:numId="17">
    <w:abstractNumId w:val="24"/>
  </w:num>
  <w:num w:numId="18">
    <w:abstractNumId w:val="3"/>
  </w:num>
  <w:num w:numId="19">
    <w:abstractNumId w:val="19"/>
  </w:num>
  <w:num w:numId="20">
    <w:abstractNumId w:val="6"/>
  </w:num>
  <w:num w:numId="21">
    <w:abstractNumId w:val="13"/>
  </w:num>
  <w:num w:numId="22">
    <w:abstractNumId w:val="8"/>
  </w:num>
  <w:num w:numId="23">
    <w:abstractNumId w:val="4"/>
  </w:num>
  <w:num w:numId="24">
    <w:abstractNumId w:val="1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ADA"/>
    <w:rsid w:val="00032287"/>
    <w:rsid w:val="0004763F"/>
    <w:rsid w:val="00093DAC"/>
    <w:rsid w:val="000959A2"/>
    <w:rsid w:val="00140DD6"/>
    <w:rsid w:val="001B435B"/>
    <w:rsid w:val="00250C0E"/>
    <w:rsid w:val="00284B6A"/>
    <w:rsid w:val="002A1358"/>
    <w:rsid w:val="002A1773"/>
    <w:rsid w:val="002A4DAF"/>
    <w:rsid w:val="002A574E"/>
    <w:rsid w:val="002F56BA"/>
    <w:rsid w:val="003133F3"/>
    <w:rsid w:val="00344ED3"/>
    <w:rsid w:val="003620A5"/>
    <w:rsid w:val="00367D06"/>
    <w:rsid w:val="003B1747"/>
    <w:rsid w:val="00440E2F"/>
    <w:rsid w:val="00460F9D"/>
    <w:rsid w:val="00466D8C"/>
    <w:rsid w:val="004A5A6A"/>
    <w:rsid w:val="004B4650"/>
    <w:rsid w:val="004E4E6E"/>
    <w:rsid w:val="004F7978"/>
    <w:rsid w:val="005245FE"/>
    <w:rsid w:val="005873E1"/>
    <w:rsid w:val="005A402B"/>
    <w:rsid w:val="005B6CD7"/>
    <w:rsid w:val="005B7DCF"/>
    <w:rsid w:val="005C0130"/>
    <w:rsid w:val="005D08F6"/>
    <w:rsid w:val="0060013A"/>
    <w:rsid w:val="00632BC3"/>
    <w:rsid w:val="006345F1"/>
    <w:rsid w:val="006A4370"/>
    <w:rsid w:val="006C1D61"/>
    <w:rsid w:val="006D063C"/>
    <w:rsid w:val="007342C8"/>
    <w:rsid w:val="007427FA"/>
    <w:rsid w:val="007A593B"/>
    <w:rsid w:val="007B6FF4"/>
    <w:rsid w:val="007C20BD"/>
    <w:rsid w:val="007E39C8"/>
    <w:rsid w:val="00836ADA"/>
    <w:rsid w:val="008516C9"/>
    <w:rsid w:val="00853868"/>
    <w:rsid w:val="008D7ABC"/>
    <w:rsid w:val="008F61E3"/>
    <w:rsid w:val="0097018B"/>
    <w:rsid w:val="009A5B42"/>
    <w:rsid w:val="00A1575B"/>
    <w:rsid w:val="00A20F35"/>
    <w:rsid w:val="00AA6914"/>
    <w:rsid w:val="00AC691F"/>
    <w:rsid w:val="00B30A36"/>
    <w:rsid w:val="00B459DF"/>
    <w:rsid w:val="00B52A22"/>
    <w:rsid w:val="00B81D07"/>
    <w:rsid w:val="00C044C2"/>
    <w:rsid w:val="00C13931"/>
    <w:rsid w:val="00C26D3A"/>
    <w:rsid w:val="00C31757"/>
    <w:rsid w:val="00C54BEC"/>
    <w:rsid w:val="00C570D6"/>
    <w:rsid w:val="00C63FE3"/>
    <w:rsid w:val="00C93DA8"/>
    <w:rsid w:val="00CD7383"/>
    <w:rsid w:val="00CE5C8D"/>
    <w:rsid w:val="00CF213C"/>
    <w:rsid w:val="00D120BB"/>
    <w:rsid w:val="00D3164D"/>
    <w:rsid w:val="00D42656"/>
    <w:rsid w:val="00D96140"/>
    <w:rsid w:val="00DC1A67"/>
    <w:rsid w:val="00DD07F8"/>
    <w:rsid w:val="00DE7B72"/>
    <w:rsid w:val="00DF5F24"/>
    <w:rsid w:val="00E256B4"/>
    <w:rsid w:val="00ED6530"/>
    <w:rsid w:val="00F123AA"/>
    <w:rsid w:val="00F16245"/>
    <w:rsid w:val="00F22125"/>
    <w:rsid w:val="00F64799"/>
    <w:rsid w:val="00F8635F"/>
    <w:rsid w:val="00F900A0"/>
    <w:rsid w:val="00F910BA"/>
    <w:rsid w:val="00FE009A"/>
    <w:rsid w:val="00FF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59DF"/>
    <w:pPr>
      <w:keepNext/>
      <w:keepLines/>
      <w:spacing w:before="240"/>
      <w:outlineLvl w:val="0"/>
    </w:pPr>
    <w:rPr>
      <w:rFonts w:ascii="Calibri Light" w:eastAsia="Calibri" w:hAnsi="Calibri Light" w:cs="Mangal"/>
      <w:color w:val="2F5496"/>
      <w:sz w:val="32"/>
      <w:szCs w:val="29"/>
    </w:rPr>
  </w:style>
  <w:style w:type="paragraph" w:styleId="Heading2">
    <w:name w:val="heading 2"/>
    <w:basedOn w:val="Title"/>
    <w:next w:val="BodyText"/>
    <w:link w:val="Heading2Char"/>
    <w:uiPriority w:val="99"/>
    <w:qFormat/>
    <w:rsid w:val="008F61E3"/>
    <w:pPr>
      <w:spacing w:before="200"/>
      <w:outlineLvl w:val="1"/>
    </w:pPr>
    <w:rPr>
      <w:rFonts w:ascii="Liberation Serif" w:eastAsia="Calibri" w:hAnsi="Liberation Serif" w:cs="Tahoma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59DF"/>
    <w:rPr>
      <w:rFonts w:ascii="Calibri Light" w:eastAsia="Times New Roman" w:hAnsi="Calibri Light" w:cs="Mangal"/>
      <w:color w:val="2F5496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B4E"/>
    <w:rPr>
      <w:rFonts w:asciiTheme="majorHAnsi" w:eastAsiaTheme="majorEastAsia" w:hAnsiTheme="majorHAnsi" w:cs="Mangal"/>
      <w:b/>
      <w:bCs/>
      <w:i/>
      <w:iCs/>
      <w:color w:val="00000A"/>
      <w:sz w:val="28"/>
      <w:szCs w:val="25"/>
      <w:lang w:eastAsia="zh-CN" w:bidi="hi-IN"/>
    </w:rPr>
  </w:style>
  <w:style w:type="character" w:customStyle="1" w:styleId="a">
    <w:name w:val="Текст выноски Знак"/>
    <w:basedOn w:val="DefaultParagraphFont"/>
    <w:uiPriority w:val="99"/>
    <w:semiHidden/>
    <w:rPr>
      <w:rFonts w:ascii="Segoe UI" w:eastAsia="SimSun" w:hAnsi="Segoe UI" w:cs="Mangal"/>
      <w:sz w:val="16"/>
      <w:szCs w:val="16"/>
      <w:lang w:eastAsia="zh-CN" w:bidi="hi-IN"/>
    </w:rPr>
  </w:style>
  <w:style w:type="character" w:styleId="Hyperlink">
    <w:name w:val="Hyperlink"/>
    <w:basedOn w:val="DefaultParagraphFont"/>
    <w:uiPriority w:val="99"/>
    <w:rsid w:val="008F61E3"/>
    <w:rPr>
      <w:rFonts w:cs="Times New Roman"/>
      <w:color w:val="000080"/>
      <w:u w:val="single"/>
    </w:rPr>
  </w:style>
  <w:style w:type="paragraph" w:styleId="Title">
    <w:name w:val="Title"/>
    <w:basedOn w:val="Normal"/>
    <w:next w:val="BodyText"/>
    <w:link w:val="TitleChar"/>
    <w:uiPriority w:val="99"/>
    <w:qFormat/>
    <w:rsid w:val="008F61E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63B4E"/>
    <w:rPr>
      <w:rFonts w:asciiTheme="majorHAnsi" w:eastAsiaTheme="majorEastAsia" w:hAnsiTheme="majorHAnsi" w:cs="Mangal"/>
      <w:b/>
      <w:bCs/>
      <w:color w:val="00000A"/>
      <w:kern w:val="28"/>
      <w:sz w:val="32"/>
      <w:szCs w:val="29"/>
      <w:lang w:eastAsia="zh-CN" w:bidi="hi-IN"/>
    </w:rPr>
  </w:style>
  <w:style w:type="paragraph" w:styleId="BodyText">
    <w:name w:val="Body Text"/>
    <w:basedOn w:val="Normal"/>
    <w:link w:val="BodyTextChar"/>
    <w:uiPriority w:val="99"/>
    <w:rsid w:val="008F61E3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3B4E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List">
    <w:name w:val="List"/>
    <w:basedOn w:val="BodyText"/>
    <w:uiPriority w:val="99"/>
    <w:rsid w:val="008F61E3"/>
    <w:rPr>
      <w:rFonts w:cs="Mangal"/>
    </w:rPr>
  </w:style>
  <w:style w:type="paragraph" w:styleId="Caption">
    <w:name w:val="caption"/>
    <w:basedOn w:val="Normal"/>
    <w:uiPriority w:val="99"/>
    <w:qFormat/>
    <w:rsid w:val="008F61E3"/>
    <w:pPr>
      <w:suppressLineNumbers/>
      <w:spacing w:before="120" w:after="120"/>
    </w:pPr>
    <w:rPr>
      <w:rFonts w:cs="Mang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8F61E3"/>
    <w:pPr>
      <w:suppressLineNumbers/>
    </w:pPr>
    <w:rPr>
      <w:rFonts w:cs="Mangal"/>
    </w:rPr>
  </w:style>
  <w:style w:type="paragraph" w:customStyle="1" w:styleId="Textbody">
    <w:name w:val="Text body"/>
    <w:basedOn w:val="Normal"/>
    <w:uiPriority w:val="99"/>
    <w:pPr>
      <w:spacing w:after="140" w:line="276" w:lineRule="auto"/>
    </w:pPr>
  </w:style>
  <w:style w:type="paragraph" w:styleId="NormalWeb">
    <w:name w:val="Normal (Web)"/>
    <w:basedOn w:val="Normal"/>
    <w:uiPriority w:val="99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="Mangal"/>
      <w:szCs w:val="21"/>
    </w:rPr>
  </w:style>
  <w:style w:type="paragraph" w:styleId="BalloonText">
    <w:name w:val="Balloon Text"/>
    <w:basedOn w:val="Normal"/>
    <w:link w:val="BalloonTextChar"/>
    <w:uiPriority w:val="99"/>
    <w:semiHidden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4E"/>
    <w:rPr>
      <w:rFonts w:ascii="Times New Roman" w:eastAsia="SimSun" w:hAnsi="Times New Roman" w:cs="Mangal"/>
      <w:color w:val="00000A"/>
      <w:sz w:val="0"/>
      <w:szCs w:val="0"/>
      <w:lang w:eastAsia="zh-CN" w:bidi="hi-IN"/>
    </w:rPr>
  </w:style>
  <w:style w:type="paragraph" w:customStyle="1" w:styleId="Default">
    <w:name w:val="Default"/>
    <w:uiPriority w:val="99"/>
    <w:rsid w:val="008F61E3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1B435B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Title">
    <w:name w:val="ConsPlusTitle"/>
    <w:uiPriority w:val="99"/>
    <w:rsid w:val="001B435B"/>
    <w:pPr>
      <w:widowControl w:val="0"/>
      <w:autoSpaceDE w:val="0"/>
      <w:autoSpaceDN w:val="0"/>
    </w:pPr>
    <w:rPr>
      <w:rFonts w:eastAsia="Times New Roman"/>
      <w:b/>
      <w:szCs w:val="20"/>
    </w:rPr>
  </w:style>
  <w:style w:type="paragraph" w:customStyle="1" w:styleId="ConsPlusTitlePage">
    <w:name w:val="ConsPlusTitlePage"/>
    <w:uiPriority w:val="99"/>
    <w:rsid w:val="001B435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1B435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B435B"/>
    <w:pPr>
      <w:suppressAutoHyphens w:val="0"/>
      <w:spacing w:after="200"/>
      <w:textAlignment w:val="auto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B435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43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435B"/>
    <w:rPr>
      <w:b/>
      <w:bCs/>
    </w:rPr>
  </w:style>
  <w:style w:type="paragraph" w:styleId="Header">
    <w:name w:val="header"/>
    <w:basedOn w:val="Normal"/>
    <w:link w:val="HeaderChar"/>
    <w:uiPriority w:val="99"/>
    <w:rsid w:val="001B435B"/>
    <w:pPr>
      <w:tabs>
        <w:tab w:val="center" w:pos="4677"/>
        <w:tab w:val="right" w:pos="9355"/>
      </w:tabs>
      <w:suppressAutoHyphens w:val="0"/>
      <w:textAlignment w:val="auto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B435B"/>
    <w:rPr>
      <w:rFonts w:cs="Times New Roman"/>
      <w:sz w:val="22"/>
    </w:rPr>
  </w:style>
  <w:style w:type="paragraph" w:styleId="Footer">
    <w:name w:val="footer"/>
    <w:basedOn w:val="Normal"/>
    <w:link w:val="FooterChar"/>
    <w:uiPriority w:val="99"/>
    <w:rsid w:val="001B435B"/>
    <w:pPr>
      <w:tabs>
        <w:tab w:val="center" w:pos="4677"/>
        <w:tab w:val="right" w:pos="9355"/>
      </w:tabs>
      <w:suppressAutoHyphens w:val="0"/>
      <w:textAlignment w:val="auto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435B"/>
    <w:rPr>
      <w:rFonts w:cs="Times New Roman"/>
      <w:sz w:val="22"/>
    </w:rPr>
  </w:style>
  <w:style w:type="character" w:customStyle="1" w:styleId="FontStyle14">
    <w:name w:val="Font Style14"/>
    <w:basedOn w:val="DefaultParagraphFont"/>
    <w:uiPriority w:val="99"/>
    <w:rsid w:val="001B435B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1B435B"/>
    <w:rPr>
      <w:rFonts w:ascii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99"/>
    <w:rsid w:val="001B435B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1B435B"/>
    <w:rPr>
      <w:rFonts w:cs="Times New Roman"/>
      <w:color w:val="954F72"/>
      <w:u w:val="single"/>
    </w:rPr>
  </w:style>
  <w:style w:type="paragraph" w:styleId="Revision">
    <w:name w:val="Revision"/>
    <w:hidden/>
    <w:uiPriority w:val="99"/>
    <w:semiHidden/>
    <w:rsid w:val="001B435B"/>
    <w:rPr>
      <w:lang w:eastAsia="en-US"/>
    </w:rPr>
  </w:style>
  <w:style w:type="paragraph" w:customStyle="1" w:styleId="ConsPlusNonformat">
    <w:name w:val="ConsPlusNonformat"/>
    <w:uiPriority w:val="99"/>
    <w:rsid w:val="001B43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B43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B435B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ConsPlusJurTerm">
    <w:name w:val="ConsPlusJurTerm"/>
    <w:uiPriority w:val="99"/>
    <w:rsid w:val="001B435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1B435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1B435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uiPriority w:val="99"/>
    <w:semiHidden/>
    <w:rsid w:val="001B435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95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26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9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21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4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2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7" Type="http://schemas.openxmlformats.org/officeDocument/2006/relationships/footer" Target="footer1.xml"/><Relationship Id="rId50" Type="http://schemas.openxmlformats.org/officeDocument/2006/relationships/hyperlink" Target="https://login.consultant.ru/link/?req=doc&amp;demo=1&amp;base=LAW&amp;n=418306&amp;date=05.08.2022" TargetMode="External"/><Relationship Id="rId55" Type="http://schemas.openxmlformats.org/officeDocument/2006/relationships/footer" Target="footer3.xml"/><Relationship Id="rId63" Type="http://schemas.openxmlformats.org/officeDocument/2006/relationships/header" Target="header6.xml"/><Relationship Id="rId68" Type="http://schemas.openxmlformats.org/officeDocument/2006/relationships/header" Target="header7.xml"/><Relationship Id="rId76" Type="http://schemas.openxmlformats.org/officeDocument/2006/relationships/hyperlink" Target="https://login.consultant.ru/link/?req=doc&amp;demo=1&amp;base=LAW&amp;n=418306&amp;date=05.08.2022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login.consultant.ru/link/?req=doc&amp;demo=1&amp;base=LAW&amp;n=418321&amp;date=05.08.2022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9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11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24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2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7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5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53" Type="http://schemas.openxmlformats.org/officeDocument/2006/relationships/hyperlink" Target="https://login.consultant.ru/link/?req=doc&amp;demo=1&amp;base=LAW&amp;n=418306&amp;date=05.08.2022" TargetMode="External"/><Relationship Id="rId58" Type="http://schemas.openxmlformats.org/officeDocument/2006/relationships/footer" Target="footer4.xml"/><Relationship Id="rId66" Type="http://schemas.openxmlformats.org/officeDocument/2006/relationships/hyperlink" Target="https://login.consultant.ru/link/?req=doc&amp;demo=1&amp;base=LAW&amp;n=418306&amp;date=05.08.2022" TargetMode="External"/><Relationship Id="rId74" Type="http://schemas.openxmlformats.org/officeDocument/2006/relationships/hyperlink" Target="https://login.consultant.ru/link/?req=doc&amp;demo=1&amp;base=LAW&amp;n=400422&amp;date=05.08.2022" TargetMode="External"/><Relationship Id="rId79" Type="http://schemas.openxmlformats.org/officeDocument/2006/relationships/hyperlink" Target="https://login.consultant.ru/link/?req=doc&amp;demo=1&amp;base=LAW&amp;n=418306&amp;date=05.08.2022" TargetMode="External"/><Relationship Id="rId5" Type="http://schemas.openxmlformats.org/officeDocument/2006/relationships/footnotes" Target="footnotes.xml"/><Relationship Id="rId61" Type="http://schemas.openxmlformats.org/officeDocument/2006/relationships/footer" Target="footer5.xml"/><Relationship Id="rId10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9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31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2" Type="http://schemas.openxmlformats.org/officeDocument/2006/relationships/footer" Target="footer2.xml"/><Relationship Id="rId60" Type="http://schemas.openxmlformats.org/officeDocument/2006/relationships/header" Target="header5.xml"/><Relationship Id="rId65" Type="http://schemas.openxmlformats.org/officeDocument/2006/relationships/hyperlink" Target="https://login.consultant.ru/link/?req=doc&amp;demo=1&amp;base=LAW&amp;n=418306&amp;date=05.08.2022" TargetMode="External"/><Relationship Id="rId73" Type="http://schemas.openxmlformats.org/officeDocument/2006/relationships/hyperlink" Target="https://login.consultant.ru/link/?req=doc&amp;demo=1&amp;base=LAW&amp;n=418306&amp;date=05.08.2022" TargetMode="External"/><Relationship Id="rId78" Type="http://schemas.openxmlformats.org/officeDocument/2006/relationships/hyperlink" Target="https://login.consultant.ru/link/?req=doc&amp;demo=1&amp;base=LAW&amp;n=418306&amp;date=05.08.2022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EFAA96FFEBEB5B9BE1A5E56E23935CCC6D4ABEAA81AFC7A97074D9F4A0B9236EF413D99A27A198C5563C90B07EF045B9DF9818F4D0F171B1PBP" TargetMode="External"/><Relationship Id="rId14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2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7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0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5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3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8" Type="http://schemas.openxmlformats.org/officeDocument/2006/relationships/hyperlink" Target="https://login.consultant.ru/link/?req=doc&amp;demo=1&amp;base=LAW&amp;n=149911&amp;date=05.08.2022" TargetMode="External"/><Relationship Id="rId56" Type="http://schemas.openxmlformats.org/officeDocument/2006/relationships/hyperlink" Target="https://login.consultant.ru/link/?req=doc&amp;demo=1&amp;base=LAW&amp;n=418306&amp;date=05.08.2022" TargetMode="External"/><Relationship Id="rId64" Type="http://schemas.openxmlformats.org/officeDocument/2006/relationships/footer" Target="footer6.xml"/><Relationship Id="rId69" Type="http://schemas.openxmlformats.org/officeDocument/2006/relationships/footer" Target="footer7.xml"/><Relationship Id="rId77" Type="http://schemas.openxmlformats.org/officeDocument/2006/relationships/hyperlink" Target="https://login.consultant.ru/link/?req=doc&amp;demo=1&amp;base=LAW&amp;n=400422&amp;date=05.08.2022" TargetMode="External"/><Relationship Id="rId8" Type="http://schemas.openxmlformats.org/officeDocument/2006/relationships/hyperlink" Target="consultantplus://offline/ref=F3EFAA96FFEBEB5B9BE1A5E56E23935CCC6D4ABEAA81AFC7A97074D9F4A0B9236EF413D99A27A59AC4563C90B07EF045B9DF9818F4D0F171B1PBP" TargetMode="External"/><Relationship Id="rId51" Type="http://schemas.openxmlformats.org/officeDocument/2006/relationships/header" Target="header2.xml"/><Relationship Id="rId72" Type="http://schemas.openxmlformats.org/officeDocument/2006/relationships/hyperlink" Target="https://login.consultant.ru/link/?req=doc&amp;demo=1&amp;base=LAW&amp;n=418306&amp;date=05.08.2022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5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3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eader" Target="header1.xml"/><Relationship Id="rId59" Type="http://schemas.openxmlformats.org/officeDocument/2006/relationships/hyperlink" Target="https://login.consultant.ru/link/?req=doc&amp;demo=1&amp;base=LAW&amp;n=418306&amp;date=05.08.2022" TargetMode="External"/><Relationship Id="rId67" Type="http://schemas.openxmlformats.org/officeDocument/2006/relationships/hyperlink" Target="https://login.consultant.ru/link/?req=doc&amp;demo=1&amp;base=LAW&amp;n=418306&amp;date=05.08.2022" TargetMode="External"/><Relationship Id="rId20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4" Type="http://schemas.openxmlformats.org/officeDocument/2006/relationships/header" Target="header3.xml"/><Relationship Id="rId62" Type="http://schemas.openxmlformats.org/officeDocument/2006/relationships/hyperlink" Target="https://login.consultant.ru/link/?req=doc&amp;demo=1&amp;base=LAW&amp;n=418306&amp;date=05.08.2022" TargetMode="External"/><Relationship Id="rId70" Type="http://schemas.openxmlformats.org/officeDocument/2006/relationships/hyperlink" Target="https://login.consultant.ru/link/?req=doc&amp;demo=1&amp;base=LAW&amp;n=418306&amp;date=05.08.2022" TargetMode="External"/><Relationship Id="rId75" Type="http://schemas.openxmlformats.org/officeDocument/2006/relationships/hyperlink" Target="https://login.consultant.ru/link/?req=doc&amp;demo=1&amp;base=LAW&amp;n=418306&amp;date=05.08.20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3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28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36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9" Type="http://schemas.openxmlformats.org/officeDocument/2006/relationships/hyperlink" Target="https://login.consultant.ru/link/?req=doc&amp;demo=1&amp;base=LAW&amp;n=418306&amp;date=05.08.2022" TargetMode="External"/><Relationship Id="rId5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283</TotalTime>
  <Pages>38</Pages>
  <Words>18495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obraz2@dnevnik.ru</dc:creator>
  <cp:keywords/>
  <dc:description/>
  <cp:lastModifiedBy>comp5</cp:lastModifiedBy>
  <cp:revision>30</cp:revision>
  <cp:lastPrinted>2023-02-22T05:27:00Z</cp:lastPrinted>
  <dcterms:created xsi:type="dcterms:W3CDTF">2023-02-17T12:02:00Z</dcterms:created>
  <dcterms:modified xsi:type="dcterms:W3CDTF">2023-03-01T07:56:00Z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